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5668"/>
        <w:gridCol w:w="619"/>
        <w:gridCol w:w="609"/>
        <w:gridCol w:w="569"/>
        <w:gridCol w:w="1563"/>
        <w:gridCol w:w="809"/>
        <w:gridCol w:w="1186"/>
        <w:gridCol w:w="463"/>
        <w:gridCol w:w="1650"/>
        <w:gridCol w:w="1187"/>
        <w:gridCol w:w="386"/>
        <w:gridCol w:w="77"/>
      </w:tblGrid>
      <w:tr w:rsidR="0030196F" w:rsidTr="002E6A1B">
        <w:trPr>
          <w:gridAfter w:val="2"/>
          <w:wAfter w:w="463" w:type="dxa"/>
          <w:cantSplit/>
        </w:trPr>
        <w:tc>
          <w:tcPr>
            <w:tcW w:w="5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196F" w:rsidRDefault="0030196F" w:rsidP="0030196F"/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196F" w:rsidRDefault="0030196F" w:rsidP="0030196F"/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196F" w:rsidRDefault="0030196F" w:rsidP="0030196F"/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right"/>
            </w:pP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right"/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196F" w:rsidRDefault="0030196F" w:rsidP="0030196F"/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196F" w:rsidRDefault="0030196F" w:rsidP="0030196F"/>
        </w:tc>
        <w:tc>
          <w:tcPr>
            <w:tcW w:w="3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196F" w:rsidRDefault="0030196F" w:rsidP="002E6A1B">
            <w:pPr>
              <w:ind w:left="-108"/>
            </w:pPr>
            <w:r>
              <w:t>Приложение 4</w:t>
            </w:r>
          </w:p>
        </w:tc>
      </w:tr>
      <w:tr w:rsidR="0030196F" w:rsidTr="002E6A1B">
        <w:trPr>
          <w:gridAfter w:val="2"/>
          <w:wAfter w:w="463" w:type="dxa"/>
          <w:cantSplit/>
        </w:trPr>
        <w:tc>
          <w:tcPr>
            <w:tcW w:w="5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196F" w:rsidRDefault="0030196F" w:rsidP="0030196F"/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196F" w:rsidRDefault="0030196F" w:rsidP="0030196F"/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196F" w:rsidRDefault="0030196F" w:rsidP="0030196F"/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right"/>
            </w:pP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right"/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196F" w:rsidRDefault="0030196F" w:rsidP="0030196F"/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196F" w:rsidRDefault="0030196F" w:rsidP="0030196F"/>
        </w:tc>
        <w:tc>
          <w:tcPr>
            <w:tcW w:w="3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196F" w:rsidRDefault="0030196F" w:rsidP="002E6A1B">
            <w:pPr>
              <w:ind w:left="-108"/>
            </w:pPr>
            <w:r>
              <w:t>к решению Саратовской</w:t>
            </w:r>
            <w:r>
              <w:br/>
              <w:t>городской Думы</w:t>
            </w:r>
          </w:p>
        </w:tc>
      </w:tr>
      <w:tr w:rsidR="0030196F" w:rsidTr="002E6A1B">
        <w:trPr>
          <w:gridAfter w:val="1"/>
          <w:wAfter w:w="77" w:type="dxa"/>
          <w:cantSplit/>
        </w:trPr>
        <w:tc>
          <w:tcPr>
            <w:tcW w:w="5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196F" w:rsidRDefault="0030196F" w:rsidP="0030196F"/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196F" w:rsidRDefault="0030196F" w:rsidP="0030196F"/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196F" w:rsidRDefault="0030196F" w:rsidP="0030196F"/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right"/>
            </w:pP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right"/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196F" w:rsidRDefault="0030196F" w:rsidP="0030196F"/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196F" w:rsidRDefault="0030196F" w:rsidP="0030196F"/>
        </w:tc>
        <w:tc>
          <w:tcPr>
            <w:tcW w:w="36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196F" w:rsidRDefault="002E6A1B" w:rsidP="002E6A1B">
            <w:pPr>
              <w:ind w:left="-108"/>
            </w:pPr>
            <w:r w:rsidRPr="002E6A1B">
              <w:t>от 24 ноября 2023 года № 43-418</w:t>
            </w:r>
          </w:p>
        </w:tc>
      </w:tr>
      <w:tr w:rsidR="0030196F" w:rsidTr="0030196F">
        <w:trPr>
          <w:cantSplit/>
        </w:trPr>
        <w:tc>
          <w:tcPr>
            <w:tcW w:w="5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196F" w:rsidRDefault="0030196F" w:rsidP="0030196F"/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196F" w:rsidRDefault="0030196F" w:rsidP="0030196F"/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196F" w:rsidRDefault="0030196F" w:rsidP="0030196F"/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196F" w:rsidRDefault="0030196F" w:rsidP="0030196F"/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196F" w:rsidRDefault="0030196F" w:rsidP="0030196F">
            <w:r>
              <w:t xml:space="preserve">  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196F" w:rsidRDefault="0030196F" w:rsidP="0030196F"/>
        </w:tc>
        <w:tc>
          <w:tcPr>
            <w:tcW w:w="16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196F" w:rsidRDefault="0030196F" w:rsidP="0030196F">
            <w:r>
              <w:t xml:space="preserve">  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196F" w:rsidRDefault="0030196F" w:rsidP="0030196F"/>
        </w:tc>
        <w:tc>
          <w:tcPr>
            <w:tcW w:w="16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196F" w:rsidRDefault="0030196F" w:rsidP="0030196F"/>
        </w:tc>
      </w:tr>
      <w:tr w:rsidR="0030196F" w:rsidTr="0030196F">
        <w:trPr>
          <w:cantSplit/>
        </w:trPr>
        <w:tc>
          <w:tcPr>
            <w:tcW w:w="14786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10" w:rsidRDefault="0030196F" w:rsidP="0030196F">
            <w:pPr>
              <w:jc w:val="center"/>
            </w:pPr>
            <w:r>
              <w:t xml:space="preserve">Ведомственная структура расходов бюджета муниципального образования «Город Саратов» </w:t>
            </w:r>
          </w:p>
          <w:p w:rsidR="0030196F" w:rsidRDefault="004E2C10" w:rsidP="004E2C10">
            <w:pPr>
              <w:jc w:val="center"/>
            </w:pPr>
            <w:r>
              <w:t xml:space="preserve">на 2023 год </w:t>
            </w:r>
            <w:r w:rsidR="0030196F">
              <w:t>и на плановый период 2024 и 2025 годов</w:t>
            </w:r>
          </w:p>
        </w:tc>
      </w:tr>
      <w:tr w:rsidR="0030196F" w:rsidTr="0030196F">
        <w:trPr>
          <w:cantSplit/>
        </w:trPr>
        <w:tc>
          <w:tcPr>
            <w:tcW w:w="5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</w:p>
        </w:tc>
        <w:tc>
          <w:tcPr>
            <w:tcW w:w="16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</w:p>
        </w:tc>
        <w:tc>
          <w:tcPr>
            <w:tcW w:w="16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</w:p>
        </w:tc>
      </w:tr>
      <w:tr w:rsidR="0030196F" w:rsidTr="0030196F">
        <w:trPr>
          <w:cantSplit/>
        </w:trPr>
        <w:tc>
          <w:tcPr>
            <w:tcW w:w="5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196F" w:rsidRDefault="0030196F" w:rsidP="0030196F"/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196F" w:rsidRDefault="0030196F" w:rsidP="0030196F"/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196F" w:rsidRDefault="0030196F" w:rsidP="0030196F">
            <w:r>
              <w:t xml:space="preserve"> </w:t>
            </w: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196F" w:rsidRDefault="0030196F" w:rsidP="0030196F"/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196F" w:rsidRDefault="0030196F" w:rsidP="0030196F"/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196F" w:rsidRDefault="0030196F" w:rsidP="0030196F"/>
        </w:tc>
        <w:tc>
          <w:tcPr>
            <w:tcW w:w="16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196F" w:rsidRDefault="0030196F" w:rsidP="0030196F"/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196F" w:rsidRDefault="0030196F" w:rsidP="0030196F"/>
        </w:tc>
        <w:tc>
          <w:tcPr>
            <w:tcW w:w="16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тыс. руб.</w:t>
            </w:r>
          </w:p>
        </w:tc>
      </w:tr>
      <w:tr w:rsidR="0030196F" w:rsidTr="0030196F">
        <w:trPr>
          <w:cantSplit/>
          <w:trHeight w:val="276"/>
        </w:trPr>
        <w:tc>
          <w:tcPr>
            <w:tcW w:w="5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196F" w:rsidRDefault="0030196F" w:rsidP="0030196F">
            <w:pPr>
              <w:jc w:val="center"/>
            </w:pPr>
            <w:r>
              <w:t>Наименование</w:t>
            </w:r>
          </w:p>
        </w:tc>
        <w:tc>
          <w:tcPr>
            <w:tcW w:w="6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196F" w:rsidRDefault="0030196F" w:rsidP="0030196F">
            <w:pPr>
              <w:jc w:val="center"/>
            </w:pPr>
            <w:r>
              <w:t>Код</w:t>
            </w:r>
          </w:p>
        </w:tc>
        <w:tc>
          <w:tcPr>
            <w:tcW w:w="6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196F" w:rsidRDefault="0030196F" w:rsidP="0030196F">
            <w:pPr>
              <w:jc w:val="center"/>
            </w:pPr>
            <w:r>
              <w:t>Рз</w:t>
            </w:r>
          </w:p>
        </w:tc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196F" w:rsidRDefault="0030196F" w:rsidP="0030196F">
            <w:pPr>
              <w:jc w:val="center"/>
            </w:pPr>
            <w:r>
              <w:t>ПР</w:t>
            </w:r>
          </w:p>
        </w:tc>
        <w:tc>
          <w:tcPr>
            <w:tcW w:w="15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196F" w:rsidRDefault="0030196F" w:rsidP="0030196F">
            <w:pPr>
              <w:jc w:val="center"/>
            </w:pPr>
            <w:r>
              <w:t>ЦСР</w:t>
            </w:r>
          </w:p>
        </w:tc>
        <w:tc>
          <w:tcPr>
            <w:tcW w:w="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196F" w:rsidRDefault="0030196F" w:rsidP="0030196F">
            <w:pPr>
              <w:jc w:val="center"/>
            </w:pPr>
            <w:r>
              <w:t>ВР</w:t>
            </w:r>
          </w:p>
        </w:tc>
        <w:tc>
          <w:tcPr>
            <w:tcW w:w="164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196F" w:rsidRDefault="0030196F" w:rsidP="0030196F">
            <w:pPr>
              <w:jc w:val="center"/>
            </w:pPr>
            <w:r>
              <w:t>2023 год</w:t>
            </w:r>
          </w:p>
        </w:tc>
        <w:tc>
          <w:tcPr>
            <w:tcW w:w="16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196F" w:rsidRDefault="0030196F" w:rsidP="0030196F">
            <w:pPr>
              <w:jc w:val="center"/>
            </w:pPr>
            <w:r>
              <w:t>2024 год</w:t>
            </w:r>
          </w:p>
        </w:tc>
        <w:tc>
          <w:tcPr>
            <w:tcW w:w="165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96F" w:rsidRDefault="0030196F" w:rsidP="0030196F">
            <w:pPr>
              <w:jc w:val="center"/>
            </w:pPr>
            <w:r>
              <w:t>2025 год</w:t>
            </w:r>
          </w:p>
        </w:tc>
      </w:tr>
      <w:tr w:rsidR="0030196F" w:rsidTr="0030196F">
        <w:trPr>
          <w:cantSplit/>
          <w:trHeight w:val="276"/>
        </w:trPr>
        <w:tc>
          <w:tcPr>
            <w:tcW w:w="5668" w:type="dxa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196F" w:rsidRDefault="0030196F" w:rsidP="0030196F"/>
        </w:tc>
        <w:tc>
          <w:tcPr>
            <w:tcW w:w="619" w:type="dxa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196F" w:rsidRDefault="0030196F" w:rsidP="0030196F"/>
        </w:tc>
        <w:tc>
          <w:tcPr>
            <w:tcW w:w="609" w:type="dxa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196F" w:rsidRDefault="0030196F" w:rsidP="0030196F"/>
        </w:tc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196F" w:rsidRDefault="0030196F" w:rsidP="0030196F"/>
        </w:tc>
        <w:tc>
          <w:tcPr>
            <w:tcW w:w="1563" w:type="dxa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196F" w:rsidRDefault="0030196F" w:rsidP="0030196F"/>
        </w:tc>
        <w:tc>
          <w:tcPr>
            <w:tcW w:w="809" w:type="dxa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196F" w:rsidRDefault="0030196F" w:rsidP="0030196F"/>
        </w:tc>
        <w:tc>
          <w:tcPr>
            <w:tcW w:w="164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196F" w:rsidRDefault="0030196F" w:rsidP="0030196F"/>
        </w:tc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196F" w:rsidRDefault="0030196F" w:rsidP="0030196F"/>
        </w:tc>
        <w:tc>
          <w:tcPr>
            <w:tcW w:w="1650" w:type="dxa"/>
            <w:gridSpan w:val="3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96F" w:rsidRDefault="0030196F" w:rsidP="0030196F"/>
        </w:tc>
      </w:tr>
    </w:tbl>
    <w:p w:rsidR="0030196F" w:rsidRPr="0030196F" w:rsidRDefault="0030196F">
      <w:pPr>
        <w:rPr>
          <w:sz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68"/>
        <w:gridCol w:w="619"/>
        <w:gridCol w:w="609"/>
        <w:gridCol w:w="569"/>
        <w:gridCol w:w="1563"/>
        <w:gridCol w:w="809"/>
        <w:gridCol w:w="1649"/>
        <w:gridCol w:w="1650"/>
        <w:gridCol w:w="1650"/>
      </w:tblGrid>
      <w:tr w:rsidR="0030196F" w:rsidTr="0030196F">
        <w:trPr>
          <w:cantSplit/>
          <w:tblHeader/>
        </w:trPr>
        <w:tc>
          <w:tcPr>
            <w:tcW w:w="56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0196F" w:rsidRDefault="0030196F" w:rsidP="0030196F">
            <w:pPr>
              <w:jc w:val="center"/>
            </w:pPr>
            <w:r>
              <w:t>1</w:t>
            </w:r>
          </w:p>
        </w:tc>
        <w:tc>
          <w:tcPr>
            <w:tcW w:w="6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0196F" w:rsidRDefault="0030196F" w:rsidP="0030196F">
            <w:pPr>
              <w:jc w:val="center"/>
            </w:pPr>
            <w:r>
              <w:t>2</w:t>
            </w:r>
          </w:p>
        </w:tc>
        <w:tc>
          <w:tcPr>
            <w:tcW w:w="6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96F" w:rsidRDefault="0030196F" w:rsidP="0030196F">
            <w:pPr>
              <w:jc w:val="center"/>
            </w:pPr>
            <w:r>
              <w:t>3</w:t>
            </w: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96F" w:rsidRDefault="0030196F" w:rsidP="0030196F">
            <w:pPr>
              <w:jc w:val="center"/>
            </w:pPr>
            <w:r>
              <w:t>4</w:t>
            </w:r>
          </w:p>
        </w:tc>
        <w:tc>
          <w:tcPr>
            <w:tcW w:w="15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96F" w:rsidRDefault="0030196F" w:rsidP="0030196F">
            <w:pPr>
              <w:jc w:val="center"/>
            </w:pPr>
            <w:r>
              <w:t>5</w:t>
            </w:r>
          </w:p>
        </w:tc>
        <w:tc>
          <w:tcPr>
            <w:tcW w:w="8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0196F" w:rsidRDefault="0030196F" w:rsidP="0030196F">
            <w:pPr>
              <w:jc w:val="center"/>
            </w:pPr>
            <w:r>
              <w:t>6</w:t>
            </w:r>
          </w:p>
        </w:tc>
        <w:tc>
          <w:tcPr>
            <w:tcW w:w="16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0196F" w:rsidRDefault="0030196F" w:rsidP="0030196F">
            <w:pPr>
              <w:jc w:val="center"/>
            </w:pPr>
            <w:r>
              <w:t>7</w:t>
            </w:r>
          </w:p>
        </w:tc>
        <w:tc>
          <w:tcPr>
            <w:tcW w:w="16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0196F" w:rsidRDefault="0030196F" w:rsidP="0030196F">
            <w:pPr>
              <w:jc w:val="center"/>
            </w:pPr>
            <w:r>
              <w:t>8</w:t>
            </w:r>
          </w:p>
        </w:tc>
        <w:tc>
          <w:tcPr>
            <w:tcW w:w="16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0196F" w:rsidRDefault="0030196F" w:rsidP="0030196F">
            <w:pPr>
              <w:jc w:val="center"/>
            </w:pPr>
            <w:r>
              <w:t>9</w:t>
            </w:r>
          </w:p>
        </w:tc>
      </w:tr>
      <w:tr w:rsidR="0030196F" w:rsidTr="0030196F">
        <w:trPr>
          <w:cantSplit/>
        </w:trPr>
        <w:tc>
          <w:tcPr>
            <w:tcW w:w="566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30196F" w:rsidRDefault="0030196F" w:rsidP="0030196F">
            <w:r>
              <w:t>КОМИТЕТ ПО УПРАВЛЕНИЮ ИМУЩЕСТВОМ ГОРОДА САРАТОВА</w:t>
            </w:r>
          </w:p>
        </w:tc>
        <w:tc>
          <w:tcPr>
            <w:tcW w:w="61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046</w:t>
            </w:r>
          </w:p>
        </w:tc>
        <w:tc>
          <w:tcPr>
            <w:tcW w:w="609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569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56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809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2 773 189,6</w:t>
            </w:r>
          </w:p>
        </w:tc>
        <w:tc>
          <w:tcPr>
            <w:tcW w:w="165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3 726 062,3</w:t>
            </w:r>
          </w:p>
        </w:tc>
        <w:tc>
          <w:tcPr>
            <w:tcW w:w="165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3 537 711,5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ОБЩЕГОСУДАРСТВЕННЫЕ ВОПРОСЫ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738 803,8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205 001,8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205 577,2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Другие общегосударственные вопросы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738 803,8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205 001,8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205 577,2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Ведомственные целевые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124 595,6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Ведомственная целевая программа «Изъятие земельных участков и расположенных на них объектов недвижимости путем выплаты возмещения, а также приобретение жилых помещений в целях переселения граждан из жилых помещений, расположенных в объектах подлежащих изъятию»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20Ч0000000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124 595,6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Бюджетные инвестиции в объекты капитального строительства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20Ч0006000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7 562,2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20Ч0006000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400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7 562,2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20Ч000М000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37 033,4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Иные бюджетные ассигнования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20Ч000М000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800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37 033,4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Реализация мероприятий по изъятию земельных участков и расположенных на них объектов недвижимости для реконструкции линейных объектов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20Ч0079350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80 000,0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Иные бюджетные ассигнования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20Ч0079350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800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80 000,0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lastRenderedPageBreak/>
              <w:t>Выполнение функций органами местного самоуправления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172 450,7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170 534,6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170 534,6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Обеспечение деятельности органов исполнительной власти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3040000000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172 450,7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170 534,6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170 534,6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Расходы на обеспечение функций центрального аппарата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3040002020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172 450,7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170 534,6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170 534,6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3040002020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161 457,9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159 789,2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159 789,2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3040002020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10 715,3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10 695,4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10 695,4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Социальное обеспечение и иные выплаты населению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3040002020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127,5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Иные бюджетные ассигнования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3040002020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800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150,0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Непрограммные мероприятия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441 757,5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34 467,2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35 042,6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Другие непрограммные мероприятия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3130000000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441 757,5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34 467,2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35 042,6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3130005010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28 439,2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25 307,8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26 333,2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3130005010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28 439,2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25 307,8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26 333,2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3130005030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Иные бюджетные ассигнования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3130005030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800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Обеспечение приватизации и проведение предпродажной подготовки объектов приватизации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3130008070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500,0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3130008070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500,0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lastRenderedPageBreak/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3130008080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17 529,0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4 940,0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4 490,0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3130008080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17 529,0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4 940,0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4 490,0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Расходы, связанные с изъятием земельного участка и (или) расположенных на них объектов недвижимого имущества, оценка прекращения прав и размера убытков, причиняемых таким изъятием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3130008110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37 221,3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2 000,0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3130008110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7 500,0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2 000,0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Иные бюджетные ассигнования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3130008110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800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29 721,3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Оценка земельных участков при оспаривании кадастровой стоимости земельных участков, установление кадастровой стоимости земельных участков в размере, равной рыночной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3130008200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150,0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150,0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3130008200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150,0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150,0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Расходы, связанные с содержанием объектов имущественной части муниципальной казны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3130008330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2 738,3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1 568,4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1 568,4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3130008330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2 738,3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1 568,4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1 568,4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Выплаты при расторжении трудового договора в связи с ликвидацией избирательной комиссии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3130008410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431,1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Социальное обеспечение и иные выплаты населению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3130008410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431,1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Изъятие земельных участков и расположенных на них объектов недвижимости для размещения линейных объектов, связанных с реализацией крупных социально значимых проектов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3130079130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223 156,4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Иные бюджетные ассигнования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3130079130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800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223 156,4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lastRenderedPageBreak/>
              <w:t>Иные межбюджетные трансферты за счет средств, выделяемых из резервного фонда Правительства Саратовской области, на финансовое обеспечение расходов по изъятию земельных участков и расположенных на них объектов недвижимости для размещения линейных объектов, связанных с развитием и увеличением пропускной способности сети автомобильных дорог общего пользования местного значения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313007999Ж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123 331,6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Иные бюджетные ассигнования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313007999Ж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800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123 331,6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31300И0000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8 409,5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Иные бюджетные ассигнования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31300И0000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800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8 409,5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НАЦИОНАЛЬНАЯ ОБОРОНА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72,0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Мобилизационная подготовка экономики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72,0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Непрограммные мероприятия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72,0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Другие непрограммные мероприятия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3130000000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72,0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Мероприятия по обеспечению мобилизационной готовности экономики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3130008020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72,0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3130008020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72,0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НАЦИОНАЛЬНАЯ ЭКОНОМИКА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1 999 206,4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3 456 538,7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3 267 672,5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Транспорт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1 971 981,5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3 453 538,7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3 164 777,0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1 971 981,5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3 453 538,7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3 164 777,0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Подпрограмма «Транспортное обслуживание населения»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0420000000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1 971 981,5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3 453 538,7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3 164 777,0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lastRenderedPageBreak/>
              <w:t>Реализация проекта по созданию, реконструкции и эксплуатации трамвайной сети и иного имущественного комплекса, технологически связанных между собой и входящего в состав проекта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0420600000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745 103,3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1 192 433,0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1 450 549,3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Финансовое обеспечение затрат по исполнению обязательств концессионного соглашения в отношении городского наземного электрического транспорта общего пользования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0420607210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65 640,0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72 000,0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72 000,0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Иные бюджетные ассигнования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0420607210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800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65 640,0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72 000,0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72 000,0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входящего в состав проекта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0420679340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679 463,3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1 120 433,0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1 378 549,3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Иные бюджетные ассигнования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0420679340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800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679 463,3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1 120 433,0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1 378 549,3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Реализация регионального проекта (программы) в целях выполнения задач федерального проекта «Развитие общественного транспорта»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042R700000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1 226 878,2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2 261 105,7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1 714 227,7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тяговых подстанций в г. Саратове Саратовской области)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042R754013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294 253,9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148 429,1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294 253,9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Иные бюджетные ассигнования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042R754013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800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294 253,9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148 429,1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294 253,9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lastRenderedPageBreak/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трамвайных путей в г. Саратове Саратовской области)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042R754014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788 006,8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1 775 236,0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1 419 973,8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Иные бюджетные ассигнования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042R754014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800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788 006,8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1 775 236,0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1 419 973,8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смешанного путепровода через железнодорожные пути, входящего в транспортную развязку «Стрелка» в г. Саратове Саратовской области)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042R754015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144 617,4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337 440,6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Иные бюджетные ассигнования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042R754015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800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144 617,4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337 440,6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Другие вопросы в области национальной экономики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27 224,9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102 895,5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Ведомственные целевые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27 224,9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102 895,5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lastRenderedPageBreak/>
              <w:t>Ведомственная целевая программа «Образование земельных участков, расположенных на территории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20A0000000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27 224,9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102 895,5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20A000М000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7 700,0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3 000,0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20A000М000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7 700,0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3 000,0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Проведение комплексных кадастровых работ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20A00L5110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16 824,9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99 895,5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20A00L5110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16 824,9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99 895,5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Подготовка проектов межевания земельных участков и на проведение кадастровых работ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20A00L5990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2 700,0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20A00L5990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2 700,0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ЖИЛИЩНО-КОММУНАЛЬНОЕ ХОЗЯЙСТВО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35 019,5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64 371,8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64 371,8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Жилищное хозяйство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19 643,5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47 500,0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47 500,0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Ведомственные целевые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19 456,6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45 000,0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45 000,0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Ведомственная целевая программа «Приобретение жилых помещений для исполнения решений судов»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2020000000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16 408,7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45 000,0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45 000,0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202000М000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16 408,7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45 000,0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45 000,0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202000М000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400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16 408,7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45 000,0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45 000,0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Ведомственная целевая программа «Переселение граждан из аварийного жилищного фонда в 2019-2025 годах»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20Г0000000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3 047,9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Реализация регионального проекта (программы) в целях выполнения задач федерального проекта «Обеспечение устойчивого сокращения непригодного для проживания жилищного фонда»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20ГF300000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3 047,9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20ГF367483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2 987,0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lastRenderedPageBreak/>
              <w:t>Иные бюджетные ассигнования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20ГF367483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800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2 987,0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 за счет средств областного бюджета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20ГF367484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61,0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Иные бюджетные ассигнования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20ГF367484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800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61,0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Непрограммные мероприятия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186,9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2 500,0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2 500,0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Другие непрограммные мероприятия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3130000000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186,9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2 500,0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2 500,0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Выкуп жилого помещения у собственника, в связи с изъятием соответствующего земельного участка для муниципальных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3130008190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2 500,0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2 500,0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Иные бюджетные ассигнования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3130008190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800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2 500,0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2 500,0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31300И0000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186,9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Иные бюджетные ассигнования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31300И0000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800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186,9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Другие вопросы в области жилищно-коммунального хозяйства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15 376,0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16 871,8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16 871,8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6 190,4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6 871,8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6 871,8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Подпрограмма «Развитие жилищного хозяйства»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0710000000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6 190,4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6 871,8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6 871,8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0710100000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6 190,4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6 871,8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6 871,8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lastRenderedPageBreak/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0710108030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1 871,8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1 871,8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1 871,8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0710108030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1 871,8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1 871,8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1 871,8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0710108040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4 318,6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5 000,0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0710108040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4 318,6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5 000,0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Ведомственные целевые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6 612,0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10 000,0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10 000,0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Ведомственная целевая программа  «Изъятие объектов нежилого фонда в расселяемых аварийных домах для муниципальных нужд»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2060000000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6 612,0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10 000,0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10 000,0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206000М000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6 612,0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10 000,0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10 000,0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Иные бюджетные ассигнования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206000М000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800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6 612,0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10 000,0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10 000,0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Непрограммные мероприятия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2 573,6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Другие непрограммные мероприятия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3130000000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2 573,6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31300И0000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2 573,6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31300И0000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2 391,2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Иные бюджетные ассигнования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31300И0000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800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182,4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ОБРАЗОВАНИЕ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88,0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Профессиональная подготовка, переподготовка и повышение квалификации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88,0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lastRenderedPageBreak/>
              <w:t>Выполнение функций органами местного самоуправления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Обеспечение деятельности органов исполнительной власти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3040000000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Расходы на обеспечение функций центрального аппарата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3040002020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3040002020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Непрограммные мероприятия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38,0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Другие непрограммные мероприятия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3130000000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38,0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Мероприятия по обеспечению мобилизационной готовности экономики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3130008020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38,0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3130008020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38,0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КОМИТЕТ ПО ФИНАНСАМ  АДМИНИСТРАЦИИ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484 283,0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780 110,7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895 542,1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ОБЩЕГОСУДАРСТВЕННЫЕ ВОПРОСЫ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276 405,9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537 905,7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653 337,1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162 406,1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153 337,1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153 337,1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23 706,9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20 655,6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20 655,6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Подпрограмма «Автоматизация систем управления бюджетным процессом»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0320000000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23 706,9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20 655,6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20 655,6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«Организация доступа и сопровождение электронного документооборота»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0320100000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490,0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347,1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347,1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032010М000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490,0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347,1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347,1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032010М000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490,0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347,1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347,1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«Сопровождение систем и техническая поддержка ПО»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0320200000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7 692,9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7 407,9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7 407,9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lastRenderedPageBreak/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032020М000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7 692,9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7 407,9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7 407,9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032020М000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7 692,9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7 407,9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7 407,9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«Поддержание технической инфраструктуры»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0320300000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126,9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204,0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204,0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032030М000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126,9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204,0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204,0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032030М000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126,9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204,0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204,0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«Приобретение и модернизация систем, оборудования и ПО»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0320400000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13 709,3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11 365,0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11 365,0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032040М000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13 709,3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11 365,0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11 365,0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032040М000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13 709,3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11 365,0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11 365,0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«Поддержание защищенной, доверенной среды передачи информации»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0320500000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1 687,8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1 331,6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1 331,6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032050М000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1 687,8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1 331,6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1 331,6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032050М000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1 687,8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1 331,6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1 331,6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Выполнение функций органами местного самоуправления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138 699,2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132 681,5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132 681,5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Обеспечение деятельности органов исполнительной власти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3040000000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138 699,2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132 681,5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132 681,5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Расходы на обеспечение функций центрального аппарата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3040002020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133 061,0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126 864,3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126 864,3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3040002020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129 807,3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122 732,7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122 732,7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3040002020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3 200,3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3 981,6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3 981,6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Социальное обеспечение и иные выплаты населению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3040002020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lastRenderedPageBreak/>
              <w:t>Иные бюджетные ассигнования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3040002020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800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150,0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150,0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Осуществление отдельных полномочий по санкционированию финансовыми органами муниципальных образований Саратовской области кассовых выплат получателям средств областного бюджета, областным государственным автономным и бюджетным учреждениям, расположенным на территориях муниципальных образований области, за счёт средств бюджета города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3040004030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179,0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179,0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3040004030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179,0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179,0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3040077150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5 638,2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5 638,2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5 638,2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3040077150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5 318,2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5 438,2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5 438,2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3040077150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320,0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200,0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Другие общегосударственные вопросы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113 999,8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384 568,6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500 000,0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Непрограммные мероприятия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113 999,8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384 568,6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500 000,0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lastRenderedPageBreak/>
              <w:t>Другие непрограммные мероприятия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3130000000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113 999,8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384 568,6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500 000,0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Средства, зарезервированные на реализацию инициативных проектов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3130008390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287,1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Иные бюджетные ассигнования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3130008390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800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287,1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31300И0000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113 712,7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384 568,6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500 000,0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Иные бюджетные ассигнования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31300И0000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800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113 712,7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384 568,6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500 000,0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ОБРАЗОВАНИЕ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252,3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205,0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205,0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Профессиональная подготовка, переподготовка и повышение квалификации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252,3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205,0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205,0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46,0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205,0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205,0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Подпрограмма «Автоматизация систем управления бюджетным процессом»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0320000000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46,0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205,0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205,0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«Приобретение и модернизация систем, оборудования и ПО»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0320400000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32,0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155,0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155,0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032040М000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32,0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155,0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155,0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032040М000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32,0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155,0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155,0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«Поддержание защищенной, доверенной среды передачи информации»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0320500000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14,0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032050М000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14,0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032050М000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14,0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Выполнение функций органами местного самоуправления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206,3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Обеспечение деятельности органов исполнительной власти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3040000000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206,3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Расходы на обеспечение функций центрального аппарата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3040002020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206,3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3040002020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206,3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ОБСЛУЖИВАНИЕ ГОСУДАРСТВЕННОГО ( МУНИЦИПАЛЬНОГО)  ДОЛГА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207 624,8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242 000,0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242 000,0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Обслуживание государственного (муниципального) внутреннего  долга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207 624,8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242 000,0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242 000,0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207 624,8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242 000,0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242 000,0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Подпрограмма «Управление муниципальным долгом»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0310000000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207 624,8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242 000,0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242 000,0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«Осуществление выплат по обслуживанию муниципальных долговых обязательств по кредитам, предоставленным Управлением Федерального казначейства по Саратовской области»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0310100000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212,1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644,4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657,6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Процентные платежи по муниципальному долгу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0310100070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212,1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644,4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657,6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Обслуживание государственного (муниципального) долга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0310100070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700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212,1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644,4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657,6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«Осуществление выплат по обслуживанию муниципальных долговых обязательств»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0310200000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207 412,7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241 355,6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241 342,4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Процентные платежи по муниципальному долгу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0310200070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207 412,7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241 355,6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241 342,4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Обслуживание государственного (муниципального) долга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0310200070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700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207 412,7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241 355,6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241 342,4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САРАТОВСКАЯ ГОРОДСКАЯ ДУМА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064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156 288,8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154 988,8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154 988,8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ОБЩЕГОСУДАРСТВЕННЫЕ ВОПРОСЫ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064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156 267,8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154 988,8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154 988,8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064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156 267,8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154 988,8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154 988,8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Выполнение функций органами местного самоуправления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064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156 267,8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154 988,8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154 988,8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lastRenderedPageBreak/>
              <w:t>Обеспечение деятельности представительного органа власти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064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3010000000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156 267,8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154 988,8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154 988,8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Расходы на обеспечение деятельности депутатов Саратовской городской Думы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064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3010001020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18 857,0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18 857,0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18 857,0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064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3010001020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18 857,0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18 857,0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18 857,0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Расходы на обеспечение функций центрального аппарата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064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3010002020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137 410,8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136 131,8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136 131,8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064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3010002020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117 689,8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114 164,8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114 164,8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064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3010002020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19 576,0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21 897,0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21 897,0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Иные бюджетные ассигнования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064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3010002020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800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145,0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ОБРАЗОВАНИЕ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064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21,0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Профессиональная подготовка, переподготовка и повышение квалификации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064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21,0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Выполнение функций органами местного самоуправления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064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21,0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Обеспечение деятельности представительного органа власти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064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3010000000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21,0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Расходы на обеспечение функций центрального аппарата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064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3010002020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21,0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064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3010002020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21,0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КОМИТЕТ ПО КУЛЬТУРЕ АДМИНИСТРАЦИИ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1 579 232,1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982 395,2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978 806,6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lastRenderedPageBreak/>
              <w:t>ОБРАЗОВАНИЕ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717 235,2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474 656,4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474 656,4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Дополнительное образование детей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717 186,8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474 656,4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474 656,4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Муниципальная программа «Развитие культуры в муниципальном образовании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717 186,8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474 656,4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474 656,4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Подпрограмма «Система дополнительного образования в сфере культуры»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0110000000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717 186,8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474 656,4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474 656,4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«Оказание муниципальных услуг населению  муниципальными учреждениями дополнительного образования в сфере культуры»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0110100000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662 414,5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472 741,4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472 741,4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0110105010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469 473,9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472 741,4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472 741,4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0110105010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469 473,9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472 741,4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472 741,4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0110172500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170 425,9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0110172500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170 425,9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0110179Г40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9 687,0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0110179Г40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9 687,0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01101S2500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12 827,7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01101S2500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12 827,7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lastRenderedPageBreak/>
              <w:t>Основное мероприятие «Совершенствование материально-технической базы  муниципальных учреждений дополнительного образования в сфере культуры»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0110200000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5 600,7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011020М000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5 400,7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011020М000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5 400,7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 культуры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011027999У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011027999У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«Выявление, развитие и поддержка детей с выдающимися способностями»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0110300000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2 275,0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1 915,0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1 915,0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011030М000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2 275,0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1 915,0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1 915,0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011030М000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125,0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90,0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90,0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Социальное обеспечение и иные выплаты населению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011030М000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2 150,0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1 825,0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1 825,0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«Организация и проведение независимой оценки качества условий оказания услуг муниципальными учреждениями дополнительного образования в сфере культуры»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0110500000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99,0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011050М000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99,0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011050М000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99,0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Реализация регионального проекта (программы) в целях выполнения задач федерального проекта «Культурная среда»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011A100000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46 797,6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lastRenderedPageBreak/>
              <w:t>Государственная поддержка отрасли культуры (модернизация региональных и муниципальных детских школ искусств по видам искусств)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011A155195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37 300,0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011A155195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400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37 300,0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Государственная поддержка отрасли культуры (в рамках достижения соответствующих задач федерального проекта) (модернизация региональных и муниципальных детских школ искусств по видам искусств)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011A1П5195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9 497,6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011A1П5195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400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9 497,6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Профессиональная подготовка, переподготовка и повышение квалификации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48,4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Выполнение функций органами местного самоуправления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14,0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Обеспечение деятельности органов исполнительной власти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3040000000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14,0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Расходы на обеспечение функций центрального аппарата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3040002020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14,0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3040002020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14,0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Непрограммные мероприятия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34,4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Расходы на обеспечение деятельности  прочих муниципальных учреждений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3120000000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34,4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Расходы на обеспечение деятельности централизованной бухгалтерии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3120005020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34,4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3120005020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34,4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КУЛЬТУРА, КИНЕМАТОГРАФИЯ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08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861 996,9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507 738,8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504 150,2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Культура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08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792 470,0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446 046,5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442 457,8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Муниципальная программа «Развитие культуры в муниципальном образовании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08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789 563,2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444 360,5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440 771,8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lastRenderedPageBreak/>
              <w:t>Подпрограмма «Система муниципальных учреждений культуры»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08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0120000000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781 567,2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431 357,7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427 769,0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«Оказание муниципальных услуг населению муниципальным музеем»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08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0120100000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22 451,4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14 143,0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14 143,0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08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0120105010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13 384,9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14 143,0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14 143,0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08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0120105010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13 384,9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14 143,0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14 143,0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08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0120172500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8 431,9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08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0120172500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8 431,9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08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01201S2500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634,6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08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01201S2500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634,6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«Оказание муниципальных услуг населению муниципальными библиотеками»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08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0120200000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223 125,7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123 954,9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123 954,9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08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0120205010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135 576,9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123 954,9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123 954,9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08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0120205010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135 576,9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123 954,9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123 954,9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lastRenderedPageBreak/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08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0120272500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81 420,3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08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0120272500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81 420,3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08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01202S2500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6 128,5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08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01202S2500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6 128,5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«Оказание муниципальных услуг населению муниципальными театрами»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08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0120300000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54 654,1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32 972,0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32 972,0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08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0120305010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33 351,3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32 972,0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32 972,0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08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0120305010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33 351,3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32 972,0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32 972,0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08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0120372500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19 811,6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08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0120372500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19 811,6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08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01203S2500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1 491,2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08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01203S2500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1 491,2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«Оказание муниципальных услуг населению муниципальными культурно-досуговыми учреждениями»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08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0120400000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396 966,1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256 482,5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256 602,5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08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0120405010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271 150,0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256 482,5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256 602,5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08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0120405010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271 150,0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256 482,5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256 602,5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08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0120472500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117 009,0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08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0120472500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117 009,0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08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01204S2500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8 807,1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08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01204S2500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8 807,1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«Совершенствование материально-технической базы муниципальных учреждений культуры»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08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0120500000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53 622,0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08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012050М000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44 092,0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08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012050М000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44 092,0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lastRenderedPageBreak/>
              <w:t>Проведение капитального и текущего ремонта, техническое оснащение муниципальных учреждений культурно-досугового типа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08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0120574020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9 100,0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08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0120574020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9 100,0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 культуры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08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012057999У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430,0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08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012057999У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430,0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«Организация и проведение независимой оценки качества условий оказания услуг муниципальными учреждениями культуры»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08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0120600000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96,6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96,6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08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012060М000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96,6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96,6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08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012060М000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96,6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96,6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«Комплектование книжных фондов библиотек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08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0120700000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3 708,7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3 708,7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Государственная поддержка отрасли культуры (комплектование книжных фондов муниципальных общедоступных библиотек)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08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01207L5191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3 708,7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3 708,7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08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01207L5191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3 708,7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3 708,7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«Поддержка творческой деятельности и техническое оснащение детских и кукольных театров»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08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0120800000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6 654,0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lastRenderedPageBreak/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08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01208L5170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6 654,0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08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01208L5170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6 654,0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«Развитие инициативного бюджетирования»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08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0120900000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5 100,0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Реализация инициативных проектов за счет субсидий из областного бюджета («Ремонт кровли здания Дома культуры п. Вольновка»)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08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0120972102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1 445,0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08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0120972102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1 445,0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Реализация инициативных проектов за счет субсидий из областного бюджета («Ремонт и оснащение нежилого помещения для организации досуговой деятельности в р.п. Красный Октябрь»)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08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0120972103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1 445,0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08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0120972103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1 445,0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Реализация инициативных проектов за счет субсидий из областного бюджета («Ремонт внутренних помещений и оснащение зрительного зала Дома культуры д. Юрловка»)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08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0120972104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1 445,0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08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0120972104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1 445,0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Реализация инициативных проектов за счет средств местного бюджета, за исключением инициативных платежей («Ремонт кровли здания Дома культуры п. Вольновка»)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08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01209S2112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170,0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08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01209S2112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170,0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Реализация инициативных проектов за счет средств местного бюджета, за исключением инициативных платежей («Ремонт и оснащение нежилого помещения для организации досуговой деятельности в р.п. Красный Октябрь»)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08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01209S2113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170,0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08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01209S2113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170,0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Реализация инициативных проектов за счет средств местного бюджета, за исключением инициативных платежей («Ремонт внутренних помещений и оснащение зрительного зала Дома культуры д. Юрловка»)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08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01209S2114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170,0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08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01209S2114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170,0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Реализация инициативных проектов за счет средств местного бюджета в части инициативных платежей граждан («Ремонт кровли здания Дома культуры п. Вольновка»)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08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01209S2122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08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01209S2122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Реализация инициативных проектов за счет средств местного бюджета в части инициативных платежей граждан («Ремонт и оснащение нежилого помещения для организации досуговой деятельности в р.п. Красный Октябрь»)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08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01209S2123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08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01209S2123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Реализация инициативных проектов за счет средств местного бюджета в части инициативных платежей граждан («Ремонт внутренних помещений и оснащение зрительного зала Дома культуры д. Юрловка»)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08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01209S2124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08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01209S2124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Реализация регионального проекта (программы) в целях выполнения задач федерального проекта «Культурная среда»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08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012A100000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15 234,1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Создание модельных муниципальных библиотек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08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012A154540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08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012A154540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Техническое оснащение региональных и муниципальных музеев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08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012A155900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3 542,3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08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012A155900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3 542,3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Создание модельных муниципальных библиотек за счет средств бюджета города (в рамках достижения соответствующих задач федерального проекта)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08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012A1П4540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6 691,8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08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012A1П4540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6 691,8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Реализация регионального проекта (программы) в целях выполнения задач федерального проекта «Творческие люди»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08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012A200000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51,0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lastRenderedPageBreak/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08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012A255194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51,0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08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012A255194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51,0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Подпрограмма «Популяризация культурных традиций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08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0130000000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7 996,0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13 002,8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13 002,8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«Организация и проведение мероприятий, направленных на популяризацию культурных традиций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08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0130100000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7 996,0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13 002,8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13 002,8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08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013010М000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7 996,0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13 002,8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13 002,8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08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013010М000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756,0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760,0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760,0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Социальное обеспечение и иные выплаты населению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08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013010М000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140,0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140,0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140,0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08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013010М000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7 100,0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12 102,8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12 102,8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Муниципальная программа «Формирование современной городской среды муниципального образования «Город Саратов» на 2018-2024 годы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08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0600000000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1 420,0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1 420,0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Подпрограмма «Благоустройство общественных территорий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08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0620000000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1 420,0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1 420,0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08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062F200000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1 420,0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1 420,0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lastRenderedPageBreak/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08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062F2П5550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1 420,0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1 420,0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08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062F2П5550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1 420,0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1 420,0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08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0800000000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596,8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266,0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266,0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Подпрограмма 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08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0810000000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596,8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266,0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266,0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08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0810100000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596,8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266,0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266,0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08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081010М000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596,8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266,0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266,0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08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081010М000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596,8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266,0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266,0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08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266,6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Подпрограмма «Специальная оценка условий труда»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08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1310000000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210,6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08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1310100000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210,6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08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131010М000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210,6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08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131010М000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210,6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lastRenderedPageBreak/>
              <w:t>Подпрограмма «Обучение по охране труда руководителей и специалистов»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08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1320000000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56,0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08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1320100000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56,0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08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132010М000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56,0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08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132010М000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56,0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Непрограммные мероприятия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08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2 043,5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Резервные фонды местных администраций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08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3110000000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947,2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08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3110000100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947,2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08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3110000100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947,2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Другие непрограммные мероприятия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08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3130000000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1 096,3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08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31300И0000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1 096,3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08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31300И0000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1 096,3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Другие вопросы в области культуры, кинематографии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08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69 526,9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61 692,3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61 692,4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Выполнение функций органами местного самоуправления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08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35 991,5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33 278,1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33 278,1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Обеспечение деятельности органов исполнительной власти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08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3040000000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35 991,5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33 278,1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33 278,1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Расходы на обеспечение функций центрального аппарата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08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3040002020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35 991,5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33 278,1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33 278,1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08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3040002020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31 639,0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29 434,8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29 434,8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08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3040002020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4 352,5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3 843,3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3 843,3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Непрограммные мероприятия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08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33 535,4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28 414,2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28 414,3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Расходы на обеспечение деятельности  прочих муниципальных учреждений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08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3120000000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33 535,4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28 414,2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28 414,3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Расходы на обеспечение деятельности централизованной бухгалтерии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08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3120005020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33 535,4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28 414,2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28 414,3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08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3120005020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30 502,4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24 997,0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24 997,0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08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3120005020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3 025,1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3 409,9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3 409,9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Иные бюджетные ассигнования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08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3120005020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800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7,4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КОМИТЕТ ПО ТРУДУ И СОЦИАЛЬНОМУ РАЗВИТИЮ АДМИНИСТРАЦИИ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541 290,4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495 370,7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502 897,0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НАЦИОНАЛЬНАЯ ЭКОНОМИКА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46,0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46,0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46,0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Общеэкономические вопросы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46,0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46,0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46,0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0800000000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46,0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46,0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46,0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Подпрограмма  «Информационная поддержка интеграции несовершеннолетних в возрасте от 14 до 18 лет в трудовую деятельность»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0820000000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46,0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46,0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46,0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lastRenderedPageBreak/>
              <w:t>Основное мероприятие «Проведение мероприятий, направленных на обеспечение и координацию деятельности  по временному трудоустройству несовершеннолетних»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0820300000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46,0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46,0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46,0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082030М000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46,0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46,0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46,0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082030М000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46,0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46,0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46,0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ОБРАЗОВАНИЕ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42,0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Профессиональная подготовка, переподготовка и повышение квалификации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42,0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Выполнение функций органами местного самоуправления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42,0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Обеспечение деятельности органов исполнительной власти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3040000000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42,0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Расходы на обеспечение функций центрального аппарата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3040002020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42,0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3040002020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42,0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СОЦИАЛЬНАЯ ПОЛИТИКА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541 202,4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495 324,7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502 851,0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Пенсионное обеспечение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162 828,1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187 132,2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187 132,2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162 828,1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187 132,2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187 132,2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Подпрограмма «Публичные нормативные обязательства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0240000000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162 828,1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187 132,2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187 132,2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«Ежемесячная выплата пенсии за выслугу лет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0240100000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58 663,2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69 032,9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69 032,9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024010М000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58 663,2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69 032,9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69 032,9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024010М000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851,5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1 020,2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1 020,2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lastRenderedPageBreak/>
              <w:t>Социальное обеспечение и иные выплаты населению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024010М000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57 811,7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68 012,7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68 012,7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«Ежемесячная выплата доплаты к пенсии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0240200000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69 017,9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77 237,3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77 237,3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024020М000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69 017,9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77 237,3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77 237,3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024020М000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873,7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1 141,5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1 141,5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Социальное обеспечение и иные выплаты населению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024020М000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68 144,2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76 095,8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76 095,8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«Ежемесячная доплата к пенсии лицам, замещавшим муниципальные должности в муниципальном образовании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0240300000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35 147,0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40 862,0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40 862,0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024030М000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35 147,0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40 862,0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40 862,0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024030М000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416,2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603,8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603,8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Социальное обеспечение и иные выплаты населению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024030М000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34 730,8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40 258,2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40 258,2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Социальное обеспечение населения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303 499,8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240 227,5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247 753,8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236 288,0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232 857,8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240 384,1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Подпрограмма «Материальная поддержка отдельных категорий граждан»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0210000000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23 201,8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17 316,5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17 316,5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 «Оказание материальной помощи отдельным категориям граждан»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0210100000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23 201,8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17 316,5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17 316,5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021010М000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23 201,8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17 316,5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17 316,5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021010М000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407,7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286,0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286,0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Социальное обеспечение и иные выплаты населению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021010М000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22 794,1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17 030,5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17 030,5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lastRenderedPageBreak/>
              <w:t>Подпрограмма «Организация оздоровительного отдыха отдельных категорий граждан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0220000000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11 349,6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11 947,0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11 947,0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«Предоставление санаторно-курортных и санаторно-оздоровительных путевок отдельным категориям граждан»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0220100000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11 349,6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11 947,0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11 947,0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022010М000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11 349,6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11 947,0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11 947,0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022010М000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1 697,7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2 251,0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2 251,0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Социальное обеспечение и иные выплаты населению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022010М000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9 651,9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9 696,0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9 696,0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Подпрограмма «Реализация мероприятий социального характера»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0230000000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19 716,1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12 253,6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12 253,6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«Организация и обеспечение проведения мероприятий социального характера и информационное освещение»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0230100000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19 716,1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12 253,6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12 253,6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023010М000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19 716,1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12 253,6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12 253,6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023010М000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19 716,1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12 253,6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12 253,6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Подпрограмма «Публичные нормативные обязательства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0240000000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10 045,6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12 142,8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12 142,8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«Обеспечение граждан, признанных Почетными, в соответствии с Порядком реализации льгот гражданам, имеющим  звание «Почетный гражданин муниципального образования «Город Саратов», установленными регалиями и материальным поощрением»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0240400000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8 936,7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10 461,9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10 461,9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024040М000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8 936,7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10 461,9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10 461,9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024040М000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216,7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181,9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181,9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Социальное обеспечение и иные выплаты населению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024040М000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8 720,0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10 280,0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10 280,0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lastRenderedPageBreak/>
              <w:t>Основное мероприятие «Ежемесячная выплата компенсации затрат на услуги подвижной радиотелефонной связи инвалидам и участникам Великой Отечественной войны, проживающим на территории муниципального образования «Город Саратов» и не имеющим стационарного телефона»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0240500000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16,2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16,2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024050М000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16,2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16,2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024050М000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1,8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Социальное обеспечение и иные выплаты населению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024050М000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14,4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14,4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«Ежемесячная денежная выплата на оплату жилого помещения и коммунальных услуг врачам, провизорам, специалистам со средним медицинским и фармацевтическим образованием, проживающим на территории сельских населенных пунктов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0240600000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550,3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1 664,7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1 664,7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024060М000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550,3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1 664,7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1 664,7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024060М000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30,3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44,7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44,7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Социальное обеспечение и иные выплаты населению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024060М000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520,0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1 620,0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1 620,0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«Ежемесячная денежная выплата лицам, работающим (работавшим) в профессиональных аварийно-спасательных службах, профессиональных аварийно-спасательных формированиях, созданных органами местного самоуправления муниципального образования «Город Саратов», участвовавшим в проведении аварийно-спасательных работ»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0240800000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552,9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024080М000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552,9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lastRenderedPageBreak/>
              <w:t>Социальное обеспечение и иные выплаты населению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024080М000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552,9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Подпрограмма «Реализация мероприятий, направленных на поддержку отдельных категорий граждан по оплате жилых помещений и коммунальных услуг»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0250000000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171 974,9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179 197,9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186 724,2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«Предоставление адресной финансовой помощи»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0250100000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171 974,9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179 197,9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186 724,2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Осуществление государственных полномочий по предоставлению гражданам субсидий на оплату жилого помещения и коммунальных услуг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0250177110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171 974,9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179 197,9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186 724,2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0250177110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2 579,6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2 688,0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2 800,8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Социальное обеспечение и иные выплаты населению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0250177110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169 395,3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176 509,9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183 923,4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1400000000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3 550,3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6 601,8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6 601,8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Подпрограмма «Профилактика правонарушений в муниципальном образовании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1430000000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3 550,3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6 601,8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6 601,8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«Социальная поддержка граждан, являющихся членами народной дружины и принимающих в ее составе участие в охране общественного порядка в муниципальном образовании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1430100000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3 550,3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6 601,8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6 601,8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143010М000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3 550,3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6 601,8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6 601,8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143010М000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46,0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97,5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97,5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Социальное обеспечение и иные выплаты населению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143010М000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3 504,3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6 504,3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6 504,3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Непрограммные мероприятия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63 661,5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767,9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767,9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Другие непрограммные мероприятия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3130000000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63 661,5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767,9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767,9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Договоры пожизненного содержания с иждивением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3130008010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833,0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767,9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767,9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lastRenderedPageBreak/>
              <w:t>Социальное обеспечение и иные выплаты населению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3130008010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833,0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767,9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767,9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Единовременная выплата в 2023 году гражданам, проживающим на территории муниципального образования «Город Саратов» и поступившим на военную службу по контракту Министерства обороны Российской Федерации (1 разряда) г. Саратова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3130008450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62 828,5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3130008450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928,5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Социальное обеспечение и иные выплаты населению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3130008450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61 900,0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Охрана семьи и детства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7 034,9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7 034,9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Подпрограмма «Оказание поддержки молодым семьям муниципального образования «Город Саратов» в решении жилищной проблемы»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0260000000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7 034,9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«Выдача и оплата свидетельств о праве на получение социальной выплаты»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0260100000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7 034,9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Реализация мероприятий по обеспечению жильем молодых семей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02601L4970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7 034,9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Социальное обеспечение и иные выплаты населению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02601L4970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7 034,9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Другие вопросы в области социальной политики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67 839,6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67 965,0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67 965,0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78,4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78,4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78,4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Подпрограмма «Организация оздоровительного отдыха отдельных категорий граждан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0220000000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78,4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78,4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78,4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lastRenderedPageBreak/>
              <w:t>Основное мероприятие «Предоставление санаторно-курортных и санаторно-оздоровительных путевок отдельным категориям граждан»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0220100000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78,4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78,4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78,4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022010М000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78,4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78,4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78,4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022010М000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78,4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78,4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78,4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87,0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87,0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87,0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Подпрограмма «Обеспечение выполнения требований охраны труда»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1350000000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87,0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87,0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87,0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«Проведение семинаров»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1350100000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47,0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47,0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47,0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135010М000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47,0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47,0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47,0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135010М000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47,0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47,0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47,0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«Проведение смотров-конкурсов»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1350200000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135020М000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135020М000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Выполнение функций органами местного самоуправления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67 674,2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67 799,6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67 799,6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Обеспечение деятельности органов исполнительной власти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3040000000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67 674,2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67 799,6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67 799,6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Расходы на обеспечение функций центрального аппарата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3040002020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36 664,3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36 789,7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36 789,7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3040002020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35 545,4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35 014,7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35 014,7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3040002020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1 104,5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1 760,6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1 760,6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Иные бюджетные ассигнования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3040002020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800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14,4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14,4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14,4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Осуществление органами местного самоуправления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3040077Б00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31 009,9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31 009,9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31 009,9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3040077Б00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24 492,8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22 837,7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22 837,7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3040077Б00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6 517,1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8 172,2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8 172,2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КОМИТЕТ ПО ЖИЛИЩНО-КОММУНАЛЬНОМУ ХОЗЯЙСТВУ АДМИНИСТРАЦИИ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534 146,3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428 531,2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329 110,2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ОБЩЕГОСУДАРСТВЕННЫЕ ВОПРОСЫ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397,5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Другие общегосударственные вопросы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397,5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Выполнение функций органами местного самоуправления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135,0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Обеспечение деятельности органов исполнительной власти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3040000000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135,0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Расходы на обеспечение функций центрального аппарата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3040002020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135,0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Иные бюджетные ассигнования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3040002020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800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135,0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Непрограммные мероприятия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262,5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lastRenderedPageBreak/>
              <w:t>Другие непрограммные мероприятия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3130000000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262,5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31300Ш0000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262,5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Иные бюджетные ассигнования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31300Ш0000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800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262,5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НАЦИОНАЛЬНАЯ ОБОРОНА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Мобилизационная подготовка экономики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Непрограммные мероприятия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Другие непрограммные мероприятия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3130000000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Мероприятия по обеспечению мобилизационной готовности экономики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3130008020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3130008020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НАЦИОНАЛЬНАЯ ЭКОНОМИКА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32 035,8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127 509,6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127 509,6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Лесное хозяйство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12 019,7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12 105,0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12 105,0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Непрограммные мероприятия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12 019,7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12 105,0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12 105,0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Другие непрограммные мероприятия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3130000000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12 019,7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12 105,0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12 105,0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3130005030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12 019,7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12 105,0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12 105,0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3130005030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8 019,7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8 085,0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8 085,0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3130005030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3 997,7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4 020,0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4 020,0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Иные бюджетные ассигнования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3130005030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800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Дорожное хозяйство (дорожные фонды)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20 016,1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115 404,6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115 404,6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Муниципальная программа «Формирование современной городской среды муниципального образования «Город Саратов» на 2018-2024 годы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0600000000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20 016,1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115 404,6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115 404,6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lastRenderedPageBreak/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0610000000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20 016,1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115 404,6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115 404,6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«Проведение работ по благоустройству дворовых территорий многоквартирных домов»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0610100000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1 160,4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0610178980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1 160,4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0610178980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1 160,4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061F200000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18 855,7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115 404,6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115 404,6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061F2П5550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18 855,7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115 404,6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115 404,6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061F2П5550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18 855,7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115 404,6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115 404,6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ЖИЛИЩНО-КОММУНАЛЬНОЕ ХОЗЯЙСТВО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491 155,4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297 711,4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186 590,0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Жилищное хозяйство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28 026,0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98 824,8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22 876,0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98 824,8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Подпрограмма «Развитие жилищного хозяйства»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0710000000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22 876,0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98 824,8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«Исполнение судебных решений по капитальному ремонту общего имущества собственников помещений в многоквартирных домах»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0710200000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22 876,0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98 824,8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071020М000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22 876,0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98 824,8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071020М000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22 876,0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98 824,8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lastRenderedPageBreak/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5 150,0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Сохранение объектов культурного наследия, находящихся на территории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0930000000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5 150,0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«Проведение работ по сохранению объектов культурного наследия, находящихся на территории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0930100000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5 150,0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093010М000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5 150,0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093010М000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5 150,0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Коммунальное хозяйство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342 195,0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77 498,2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64 684,6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258 632,9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67 151,2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54 337,6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Подпрограмма «Развитие коммунального хозяйства»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0720000000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104 880,9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64 191,8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54 337,6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«Исполнение судебных решений по реконструкции, модернизации, строительству объектов тепло-, электроснабжения и восстановлению циркуляционных трубопроводов сетей горячего водоснабжения, а также технологически присоединенных к ним объектов,  восстановлению сетей электроснабжения, организация  водоотведения от многоквартирных домов»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0720200000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072020М000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072020М000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lastRenderedPageBreak/>
              <w:t>Основное мероприятие «Обеспечение надлежащего состояния и бесперебойного функционирования объектов бытового назначения, электро-, тепло-, газо-, водоснабжения и водоотведения, находящихся в муниципальной собственности, а также бесхозяйных сетей, принятых на учёт в ЕГРН и (или) вновь выявляемых бесхозяйных объектов теплоснабжения, проведения аварийно-восстановительных работ, участия в организации вывоза и утилизации твердых коммунальных отходов»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0720700000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92 116,9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64 176,8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54 337,6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0720705010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41 174,3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33 924,8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35 085,6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0720705010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41 174,3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33 924,8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35 085,6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Бюджетные инвестиции в объекты капитального строительства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0720706000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12 283,0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0720706000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400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12 283,0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Возмещение недополученных доходов в связи с оказанием услуг категориям граждан, пользующихся льготами за услуги муниципальных бань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0720707030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5 501,9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4 016,8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4 016,8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Иные бюджетные ассигнования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0720707030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800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5 501,9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4 016,8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4 016,8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072070М000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33 157,7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26 235,2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15 235,2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072070М000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33 157,7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26 235,2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15 235,2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Реализация регионального проекта (программы) в целях выполнения задач федерального проекта «Чистая вода»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072F500000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12 679,0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lastRenderedPageBreak/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072F552430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12 621,5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072F552430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400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12 621,5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Строительство и реконструкция (модернизация) объектов питьевого водоснабжения за счет средств бюджета (в рамках достижения соответствующих задач федеральных, региональных и местных проектов)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072F5П2430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57,5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072F5П2430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57,5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Подпрограмма «Обеспечение земельных участков для индивидуального жилищного строительства, в том числе предоставленных многодетным семьям на территории муниципального образования «Город Саратов», объектами коммунальной инфраструктуры»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0730000000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153 752,0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2 959,4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«Обеспечение объектами электро-, газо-, водоснабжения и водоотведения земельных участков для индивидуального жилищного строительства, в том числе предоставленных многодетным семьям»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0730100000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153 752,0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2 959,4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Бюджетные инвестиции в объекты капитального строительства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0730106000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6 684,8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0730106000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400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6 684,8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073010М000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11 880,4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2 959,4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073010М000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11 880,4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2 959,4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lastRenderedPageBreak/>
              <w:t>Обеспечение коммунальной (водоснабжение) и транспортной (автомобильной дороги) инфраструктурой земельных участков, предоставленных (подлежащих предоставлению) для жилищного строительства гражданам, имеющим трех и более детей, на территории п. Воробьевка, п. Жасминный, п. Рейник муниципального образования 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0730178780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80 000,0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0730178780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400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80 000,0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имеющих трех и более детей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0730179410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27 593,4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0730179410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400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27 593,4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имеющих трех и более детей за счет средств местного бюджета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07301S9410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27 593,4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07301S9410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400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27 593,4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Муниципальная программа «Повышение энергоэффективности и энергосбережения в муниципальном образовании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4 934,1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Подпрограмма «Энергосбережение и повышение энергоэффективности систем коммунальной инфраструктуры»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1140000000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4 934,1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lastRenderedPageBreak/>
              <w:t>Основное мероприятие «Проведение мероприятий по энергосбережению и повышению энергетической эффективности»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1140100000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4 934,1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Бюджетные инвестиции в объекты капитального строительства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1140106000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3 888,6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1140106000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400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3 888,6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114010М000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1 045,5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114010М000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1 045,5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347,0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347,0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347,0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Подпрограмма «Специальная оценка условий труда»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1310000000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31,0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1310100000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31,0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131010М000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31,0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131010М000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31,0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Подпрограмма «Обучение по охране труда руководителей и специалистов»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1320000000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1320100000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132010М000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132010М000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Подпрограмма «Организация прохождения медицинских осмотров»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1330000000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84,0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lastRenderedPageBreak/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1330100000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84,0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133010М000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84,0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133010М000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84,0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1340000000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317,0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224,0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311,0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1340100000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317,0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224,0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311,0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134010М000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317,0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224,0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311,0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134010М000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317,0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224,0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311,0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Непрограммные мероприятия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78 281,0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10 000,0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10 000,0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Другие непрограммные мероприятия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3130000000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78 281,0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10 000,0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10 000,0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3130007120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63 356,3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10 000,0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10 000,0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Иные бюджетные ассигнования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3130007120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800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63 356,3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10 000,0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10 000,0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31300И0000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14 924,7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Иные бюджетные ассигнования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31300И0000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800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14 924,7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Благоустройство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20 561,0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20 996,9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21 513,9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lastRenderedPageBreak/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18 686,4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20 996,9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21 513,9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Подпрограмма «Содержание и благоустройство территорий городского округа»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0510000000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18 686,4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20 996,9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21 513,9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0510100000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18 686,4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20 996,9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21 513,9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0510105010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18 686,4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20 996,9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21 513,9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0510105010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18 686,4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20 996,9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21 513,9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Муниципальная программа «Формирование современной городской среды муниципального образования «Город Саратов» на 2018-2024 годы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0600000000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1 874,6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0610000000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407,1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061F200000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407,1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061F2П5550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407,1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061F2П5550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407,1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Подпрограмма «Благоустройство общественных территорий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0620000000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1 467,5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lastRenderedPageBreak/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062F200000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1 467,5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062F2П5550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910,7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062F2П5550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910,7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Бюджетные инвестиции в объекты капитального строительства (в рамках достижения соответствующих задач федеральных, региональных и местных проектов)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062F2П6000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556,8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062F2П6000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400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556,8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Другие вопросы в области жилищно-коммунального хозяйства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100 373,4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100 391,5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100 391,5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Выполнение функций органами местного самоуправления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100 373,4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100 391,5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100 391,5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Обеспечение деятельности органов исполнительной власти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3040000000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100 373,4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100 391,5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100 391,5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Расходы на обеспечение функций центрального аппарата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3040002020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91 551,1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91 569,2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91 569,2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3040002020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87 739,2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87 740,2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87 740,2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3040002020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3 718,6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3 818,6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3 818,6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Социальное обеспечение и иные выплаты населению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3040002020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72,2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Иные бюджетные ассигнования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3040002020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800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21,1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10,4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10,4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lastRenderedPageBreak/>
              <w:t>Осуществление отдельных государственных полномочий по осуществлению регионального государственного жилищного надзора и лицензионного контроля за счет средств бюджета города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3040004090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5 533,4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5 533,4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5 533,4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3040004090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5 533,4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5 533,4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5 533,4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лицензионного контроля за осуществлением предпринимательской деятельности по управлению многоквартирными домами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3040076510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3 288,9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3 288,9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3 288,9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3040076510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2 824,8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2 824,8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2 824,8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3040076510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464,1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464,1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464,1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ОХРАНА ОКРУЖАЮЩЕЙ СРЕДЫ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06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10 437,6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3 290,2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14 940,6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Другие вопросы в области охраны окружающей среды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06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10 437,6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3 290,2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14 940,6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06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10 437,6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3 290,2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14 940,6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Подпрограмма «Содержание и благоустройство территорий городского округа»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06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0510000000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10 437,6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3 290,2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14 940,6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lastRenderedPageBreak/>
              <w:t>Основное мероприятие «Улучшение внешнего облика городского округа»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06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0510300000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10 437,6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3 290,2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14 940,6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Реализация природоохранных мероприятий за счет экологических платежей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06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051030Э000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10 437,6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3 290,2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14 940,6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06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051030Э000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10 437,6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3 290,2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14 940,6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ОБРАЗОВАНИЕ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120,0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Профессиональная подготовка, переподготовка и повышение квалификации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120,0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Выполнение функций органами местного самоуправления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Обеспечение деятельности органов исполнительной власти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3040000000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Расходы на обеспечение функций центрального аппарата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3040002020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3040002020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Непрограммные мероприятия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Другие непрограммные мероприятия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3130000000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3130005030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3130005030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КОМИТЕТ ПО ФИЗИЧЕСКОЙ КУЛЬТУРЕ  И СПОРТУ АДМИНИСТРАЦИИ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119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515 093,2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411 270,0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411 270,0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ОБРАЗОВАНИЕ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119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29 101,6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19 570,8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19 570,8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Профессиональная подготовка, переподготовка и повышение квалификации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119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Выполнение функций органами местного самоуправления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119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lastRenderedPageBreak/>
              <w:t>Обеспечение деятельности органов исполнительной власти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119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3040000000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Расходы на обеспечение функций центрального аппарата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119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3040002020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119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3040002020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Другие вопросы в области образования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119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29 051,6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19 570,8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19 570,8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119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28 963,2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19 380,8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19 380,8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Подпрограмма «Развитие массового спорта в муниципальном образовании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119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1210000000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24 800,3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19 380,8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19 380,8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«Предоставление объектов спорта населению для активного отдыха, занятий физической культурой и массовым спортом»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119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1210400000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24 800,3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19 380,8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19 380,8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119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1210405010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24 800,3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19 380,8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19 380,8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119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1210405010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24 800,3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19 380,8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19 380,8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Подпрограмма «Развитие и укрепление материально-технической базы физической культуры и массового спорта в муниципальном образовании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119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1230000000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4 162,9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«Приобретение спортивного инвентаря, оборудования, иного имущества и предметов материально-технического обеспечения»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119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1230400000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512,9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119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123040М000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512,9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119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123040М000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512,9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lastRenderedPageBreak/>
              <w:t>Основное мероприятие «Обеспечение условий для полноценного функционирования некапитальных объектов»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119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1230600000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3 650,0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119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123060М000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3 650,0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119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123060М000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3 650,0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119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88,4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190,0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190,0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Подпрограмма «Обучение по охране труда руководителей и специалистов»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119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1320000000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119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1320100000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119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132010М000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119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132010М000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Подпрограмма «Организация прохождения медицинских осмотров»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119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1330000000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83,4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190,0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190,0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119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1330100000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83,4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190,0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190,0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119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133010М000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83,4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190,0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190,0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119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133010М000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83,4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190,0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190,0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ФИЗИЧЕСКАЯ КУЛЬТУРА И СПОРТ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119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485 991,6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391 699,2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391 699,2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Физическая культура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119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342,1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340,3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340,3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119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342,1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340,3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340,3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lastRenderedPageBreak/>
              <w:t>Подпрограмма «Развитие массового спорта в муниципальном образовании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119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1210000000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342,1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340,3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340,3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«Популяризация физической культуры, спорта и здорового образа жизни»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119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1210100000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342,1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340,3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340,3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119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1210105010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342,1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340,3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340,3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119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1210105010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342,1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340,3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340,3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Массовый спорт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119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218 082,7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107 018,5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107 018,5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119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217 836,7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106 772,5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106 772,5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Подпрограмма «Развитие массового спорта в муниципальном образовании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119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1210000000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109 064,4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104 001,9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104 001,9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«Организация и проведение физкультурных мероприятий»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119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1210200000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4 542,7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4 390,0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4 390,0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119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1210205010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4 542,7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4 390,0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4 390,0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119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1210205010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4 542,7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4 390,0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4 390,0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«Обеспечение участия спортивных сборных команд города в официальных межмуниципальных, региональных, межрегиональных, Всероссийских, международных физкультурных и спортивных мероприятиях и соревнованиях»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119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1210300000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74,0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119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1210305010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74,0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119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1210305010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74,0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«Предоставление объектов спорта населению для активного отдыха, занятий физической культурой и массовым спортом»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119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1210400000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95 596,3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97 155,4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97 155,4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119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1210405010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94 150,0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96 012,1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96 012,1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119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1210405010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94 150,0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96 012,1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96 012,1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Расходы на выполнение муниципальных заданий муниципальными бюджетными и автономными учреждениями, в связи с распространением коронавирусной инфекции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119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121040501К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200,0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119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121040501К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200,0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119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121040М000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1 406,3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943,3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943,3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119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121040М000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1 406,3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943,3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943,3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«Организация спортивно-оздоровительной работы по развитию физической культуры и спорта среди различных групп населения»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119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1210500000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8 802,6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2 067,6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2 067,6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119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1210505010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8 802,6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2 067,6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2 067,6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119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1210505010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8 802,6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2 067,6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2 067,6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lastRenderedPageBreak/>
              <w:t>Основное мероприятие «Обеспечение участия сборных команд муниципального образования в официальных физкультурных мероприятиях  различного уровня»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119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1210600000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48,8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388,9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388,9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119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1210605010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48,8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164,4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164,4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119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1210605010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48,8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164,4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164,4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Расходы на выполнение муниципальных заданий муниципальными бюджетными и автономными учреждениями, в связи с распространением коронавирусной инфекции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119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121060501К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224,5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224,5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119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121060501К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224,5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224,5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Подпрограмма «Развитие системы подготовки спортивного резерва в муниципальном образовании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119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1220000000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97 148,4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2 770,6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2 770,6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«Организация и осуществление спортивной подготовки по видам спорта»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119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1220100000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93 392,8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119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1220105010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84 679,9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119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1220105010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84 679,9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119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1220105030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8 712,9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119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1220105030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7 926,5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119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1220105030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786,4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«Организация и проведение официальных муниципальных спортивных мероприятий»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119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1220200000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3 755,6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2 770,6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2 770,6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119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1220205010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3 755,6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2 770,6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2 770,6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119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1220205010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3 755,6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2 770,6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2 770,6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Подпрограмма «Развитие и укрепление материально-технической базы физической культуры и массового спорта в муниципальном образовании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119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1230000000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11 623,9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«Капитальный ремонт и благоустройство территорий объектов спорта и социальной инфраструктуры»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119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1230100000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1 755,8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119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123010М000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1 755,8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119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123010М000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1 755,8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«Приобретение спортивного инвентаря, оборудования, иного имущества и предметов материально-технического обеспечения»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119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1230400000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670,3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119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123040М000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670,3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119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123040М000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670,3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«Развитие инфраструктуры физической культуры и спорта»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119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1230500000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9 197,8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119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123050М000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4 597,8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119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123050М000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4 597,8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Реализация мероприятий по развитию инфраструктуры физической культуры и спорта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119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1230578970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4 600,0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119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1230578970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4 600,0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119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246,0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246,0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246,0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Подпрограмма «Обучение по охране труда руководителей и специалистов»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119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1320000000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12,0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12,0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12,0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119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1320100000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12,0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12,0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12,0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119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132010М000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12,0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12,0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12,0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119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132010М000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12,0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12,0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12,0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Подпрограмма «Организация прохождения медицинских осмотров»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119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1330000000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234,0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234,0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234,0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119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1330100000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234,0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234,0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234,0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119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133010М000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234,0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234,0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234,0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119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133010М000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234,0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234,0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234,0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Спорт высших достижений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119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242 917,6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258 742,9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258 742,9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119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0800000000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186,2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186,2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186,2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Подпрограмма 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119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0810000000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186,2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186,2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186,2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119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0810100000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186,2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186,2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186,2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119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081010М000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186,2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186,2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186,2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119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081010М000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186,2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186,2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186,2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119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241 697,1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257 904,7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257 904,7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Подпрограмма «Развитие системы подготовки спортивного резерва в муниципальном образовании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119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1220000000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192 176,4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257 904,7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257 904,7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«Организация и осуществление образовательной деятельности по дополнительным образовательным программам спортивной подготовки»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119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1220600000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192 176,4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257 904,7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257 904,7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119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1220605010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167 777,0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229 511,7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229 511,7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119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1220605010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167 777,0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229 511,7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229 511,7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Расходы на выполнение муниципальных заданий муниципальными бюджетными и автономными учреждениями, в связи с распространением коронавирусной инфекции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119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122060501К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190,6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190,6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119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122060501К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190,6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190,6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119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1220605030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21 375,3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28 202,4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28 202,4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119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1220605030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19 793,3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26 052,0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26 052,0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119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1220605030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1 582,0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2 150,4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2 150,4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119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1220672500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2 812,4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119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1220672500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553,5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119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1220672500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2 258,9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lastRenderedPageBreak/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119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12206S2500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211,7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119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12206S2500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41,7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119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12206S2500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170,0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Подпрограмма «Развитие и укрепление материально-технической базы физической культуры и массового спорта в муниципальном образовании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119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1230000000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49 520,7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«Капитальный ремонт и благоустройство территорий объектов спорта и социальной инфраструктуры»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119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1230100000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7 146,3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119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123010М000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7 146,3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119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123010М000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7 146,3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«Реализация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119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1230200000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34 550,0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119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123020М000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4 950,0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119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123020М000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4 950,0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lastRenderedPageBreak/>
              <w:t>Реализация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119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12302L4260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29 600,0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119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12302L4260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29 600,0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«Приобретение спортивного инвентаря, оборудования, иного имущества и предметов материально-технического обеспечения»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119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1230400000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7 824,4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119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123040М000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7 274,4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119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123040М000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7 274,4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Иные межбюджетные трансферты за счет средств, выделяемых из резервного фонда Правительства Саратовской области бюджетам муниципальных районов, городских округов и поселений области, на укрепление материально-технической базы муниципальных учреждений, осуществляющих деятельность в сфере физической культуры и спорта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119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1230479907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550,0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119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1230479907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550,0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119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547,6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652,0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652,0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Подпрограмма «Обучение по охране труда руководителей и специалистов»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119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1320000000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24,0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24,0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24,0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119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1320100000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24,0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24,0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24,0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119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132010М000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24,0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24,0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24,0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119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132010М000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24,0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24,0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24,0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Подпрограмма «Организация прохождения медицинских осмотров»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119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1330000000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523,6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628,0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628,0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119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1330100000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523,6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628,0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628,0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119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1330105030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88,0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88,0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88,0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119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1330105030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88,0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88,0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88,0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119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133010М000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435,6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540,0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540,0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119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133010М000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435,6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540,0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540,0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Непрограммные мероприятия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119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486,7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Другие непрограммные мероприятия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119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3130000000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486,7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119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31300И0000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486,7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119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31300И0000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486,7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Другие вопросы в области физической культуры и спорта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119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24 649,2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25 597,5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25 597,5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119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830,0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1 903,4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1 903,4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Подпрограмма «Развитие системы подготовки спортивного резерва в муниципальном образовании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119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1220000000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830,0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1 903,4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1 903,4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lastRenderedPageBreak/>
              <w:t>Основное мероприятие «Выявление, развитие и поддержка обучающихся муниципальных учреждений дополнительного образования (спортивных школ и спортивных школ олимпийского резерва) с выдающимися способностями»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119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1220300000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590,0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663,4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663,4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119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122030М000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590,0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663,4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663,4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119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122030М000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350,0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423,4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423,4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Социальное обеспечение и иные выплаты населению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119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122030М000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240,0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240,0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240,0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«Поддержка и стимулирование тренеров-преподавателей муниципальных учреждений дополнительного образования (спортивных школ и спортивных школ олимпийского резерва)»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119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1220400000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240,0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240,0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240,0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119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122040М000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240,0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240,0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240,0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Социальное обеспечение и иные выплаты населению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119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122040М000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240,0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240,0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240,0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«Именная выплата главы муниципального образования «Город Саратов» обучающимся муниципальных учреждений дополнительного образования (спортивных школ и спортивных школ олимпийского резерва), занявшим призовые места на официальных международных спортивных соревнованиях»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119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1220500000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1 000,0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119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122050М000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1 000,0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Социальное обеспечение и иные выплаты населению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119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122050М000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1 000,0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Выполнение функций органами местного самоуправления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119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23 819,2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23 694,1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23 694,1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Обеспечение деятельности органов исполнительной власти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119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3040000000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23 819,2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23 694,1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23 694,1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lastRenderedPageBreak/>
              <w:t>Расходы на обеспечение функций центрального аппарата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119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3040002020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23 819,2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23 694,1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23 694,1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119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3040002020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22 683,7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22 683,7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22 683,7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119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3040002020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1 135,5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1 010,4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1 010,4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АДМИНИСТРАЦИЯ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418 967,8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547 358,7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547 791,4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ОБЩЕГОСУДАРСТВЕННЫЕ ВОПРОСЫ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415 352,9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546 343,5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546 392,2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8 512,4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8 512,3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8 512,3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Выполнение функций органами местного самоуправления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8 512,4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8 512,3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8 512,3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Обеспечение деятельности органов исполнительной власти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3040000000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8 512,4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8 512,3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8 512,3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Расходы на обеспечение деятельности главы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3040002010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8 512,4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8 512,3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8 512,3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3040002010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8 512,3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8 512,3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8 512,3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Иные бюджетные ассигнования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3040002010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800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0,1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345 231,7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341 417,3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341 417,3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Выполнение функций органами местного самоуправления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345 231,7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341 417,3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341 417,3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lastRenderedPageBreak/>
              <w:t>Обеспечение деятельности органов исполнительной власти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3040000000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345 231,7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341 417,3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341 417,3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Расходы на обеспечение функций центрального аппарата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3040002020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319 398,3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316 085,7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316 085,7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3040002020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294 098,1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294 173,7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294 173,7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3040002020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21 270,6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18 458,0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18 458,0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Социальное обеспечение и иные выплаты населению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3040002020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75,6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Иные бюджетные ассигнования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3040002020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800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3 954,0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3 454,0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3 454,0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Осуществление государственных полномочий по созданию  и организации деятельности  комиссий по делам несовершеннолетних и защите их прав за счет средств бюджета города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3040004010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7 417,9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7 417,9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7 417,9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3040004010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7 417,9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7 417,9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7 417,9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Осуществление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 за счет средств бюджета города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3040004020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3 380,4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2 878,6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2 878,6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3040004020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2 878,6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2 878,6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2 878,6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3040004020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501,8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3040076500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2 819,1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2 819,1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2 819,1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3040076500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2 396,0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2 396,0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2 396,0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3040076500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423,1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423,1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423,1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Осуществление органами местного самоуправления государственных полномочий по созданию и организации деятельности  комиссий по делам несовершеннолетних и защите их прав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3040076600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12 216,0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12 216,0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12 216,0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3040076600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10 463,6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10 463,6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10 463,6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3040076600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1 752,4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1 752,4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1 752,4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Обеспечение проведения выборов и референдумов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2 962,0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Непрограммные мероприятия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2 962,0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lastRenderedPageBreak/>
              <w:t>Другие непрограммные мероприятия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3130000000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2 962,0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Проведение выборов и референдумов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3130003000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2 962,0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Иные бюджетные ассигнования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3130003000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800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2 962,0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Резервные фонды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7 140,3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150 000,0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150 000,0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Непрограммные мероприятия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7 140,3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150 000,0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150 000,0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Резервные фонды местных администраций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3110000000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7 140,3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150 000,0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150 000,0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3110000100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7 140,3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150 000,0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150 000,0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Иные бюджетные ассигнования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3110000100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800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7 140,3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150 000,0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150 000,0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Другие общегосударственные вопросы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51 506,5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46 413,9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46 462,6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1400000000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500,0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Подпрограмма «Профилактика терроризма, экстремизма и межнациональных конфликтов в муниципальном образовании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1410000000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500,0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«Осуществление мероприятий по профилактике терроризма, экстремизма и межнациональных конфликтов»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1410100000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500,0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141010М000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500,0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141010М000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500,0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Ведомственные целевые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18 957,3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18 957,3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18 957,3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Ведомственная целевая программа «Информационное сопровождение деятельности администрации муниципального образования «Город Саратов» по социально-экономическому развитию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2030000000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14 957,3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14 957,3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14 957,3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203000М000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14 957,3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14 957,3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14 957,3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203000М000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14 957,3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14 957,3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14 957,3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lastRenderedPageBreak/>
              <w:t>Ведомственная целевая программа «Поддержка социально ориентированных некоммерческих организаций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2040000000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1 000,0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204000М000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1 000,0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204000М000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1 000,0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Ведомственная целевая программа «Модернизация информационных технологий администрации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20Д0000000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3 000,0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20Д000М000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3 000,0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20Д000М000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3 000,0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Непрограммные мероприятия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32 049,2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26 956,6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27 005,3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Расходы на обеспечение деятельности  прочих муниципальных учреждений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3120000000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31 929,2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26 956,6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27 005,3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3120005030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31 929,2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26 956,6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27 005,3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3120005030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28 326,9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23 413,8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23 413,8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3120005030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3 467,1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3 542,8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3 591,5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Иные бюджетные ассигнования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3120005030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800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135,2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Другие непрограммные мероприятия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3130000000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120,0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31300Ш0000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120,0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Иные бюджетные ассигнования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31300Ш0000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800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120,0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НАЦИОНАЛЬНАЯ ОБОРОНА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1 539,7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565,0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949,0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lastRenderedPageBreak/>
              <w:t>Мобилизационная подготовка экономики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1 539,7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565,0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949,0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Непрограммные мероприятия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1 539,7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565,0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949,0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Другие непрограммные мероприятия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3130000000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1 539,7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565,0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949,0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Мероприятия по обеспечению мобилизационной готовности экономики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3130008020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1 539,7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565,0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949,0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3130008020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1 539,7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565,0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949,0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НАЦИОНАЛЬНАЯ ЭКОНОМИКА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1 450,2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450,2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450,2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Другие вопросы в области национальной экономики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1 450,2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450,2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450,2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Муниципальная программа «Развитие малого и среднего предпринимательства в муниципальном образовании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1500000000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450,2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450,2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450,2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Подпрограмма «Формирование системы информационно-консультационной поддержки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1510000000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450,2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450,2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450,2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«Обеспечение функционирования и модернизация специализированного интернет-ресурса об инвестиционной деятельности и поддержке малого и среднего предпринимательства»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1510100000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300,0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151010М000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300,0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151010М000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300,0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«Организация иных мероприятий, направленных на поддержку и развитие предпринимательства на территории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1510600000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150,2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150,2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150,2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151060М000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150,2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150,2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150,2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151060М000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150,2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150,2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150,2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Ведомственные целевые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lastRenderedPageBreak/>
              <w:t>Ведомственная целевая программа «Развитие туризма на территории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20И0000000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20И000М000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20И000М000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ОБРАЗОВАНИЕ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625,0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Профессиональная подготовка, переподготовка и повышение квалификации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625,0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Выполнение функций органами местного самоуправления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468,0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Обеспечение деятельности органов исполнительной власти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3040000000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468,0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Расходы на обеспечение функций центрального аппарата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3040002020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468,0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3040002020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468,0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Непрограммные мероприятия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157,0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Расходы на обеспечение деятельности  прочих муниципальных учреждений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3120000000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147,0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3120005030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147,0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3120005030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147,0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Другие непрограммные мероприятия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3130000000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Мероприятия по обеспечению мобилизационной готовности экономики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3130008020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3130008020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КОМИТЕТ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8 724 589,8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1 433 295,5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143 626,6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lastRenderedPageBreak/>
              <w:t>ОБЩЕГОСУДАРСТВЕННЫЕ ВОПРОСЫ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96 257,8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84 986,5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84 986,5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Другие общегосударственные вопросы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96 257,8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84 986,5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84 986,5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36,2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27,2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9,6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Подпрограмма «Специальная оценка условий труда»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1310000000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24,0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1310100000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24,0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1310105030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24,0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1310105030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24,0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Подпрограмма «Обучение по охране труда руководителей и специалистов»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1320000000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14,0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1320100000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14,0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132010М000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14,0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132010М000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14,0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Подпрограмма «Организация прохождения медицинских осмотров»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1330000000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1330100000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1330105030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1330105030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1340000000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5,6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lastRenderedPageBreak/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1340100000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5,6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1340105030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5,6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1340105030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5,6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Выполнение функций органами местного самоуправления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33 740,9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32 853,2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32 853,2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Обеспечение деятельности органов исполнительной власти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3040000000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33 740,9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32 853,2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32 853,2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Расходы на обеспечение функций центрального аппарата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3040002020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33 740,9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32 853,2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32 853,2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3040002020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28 697,7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27 843,0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27 843,0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3040002020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4 922,9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5 009,7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5 009,7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Иные бюджетные ассигнования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3040002020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800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120,3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0,5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0,5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Непрограммные мероприятия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62 480,7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52 106,1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52 123,7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Другие непрограммные мероприятия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3130000000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62 480,7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52 106,1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52 123,7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3130005030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62 463,3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52 106,1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52 123,7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3130005030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48 352,0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37 470,4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37 470,4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3130005030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10 918,8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13 629,2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13 647,2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lastRenderedPageBreak/>
              <w:t>Социальное обеспечение и иные выплаты населению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3130005030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590,7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Иные бюджетные ассигнования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3130005030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800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2 601,8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1 006,5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1 006,1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31300И0000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17,4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31300И0000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15,4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Иные бюджетные ассигнования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31300И0000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800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НАЦИОНАЛЬНАЯ ЭКОНОМИКА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11 247,5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7 600,0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7 600,0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Водное хозяйство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7 207,6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7 400,0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7 400,0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Ведомственные целевые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7 142,0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7 400,0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7 400,0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Ведомственная целевая программа «Обеспечение безопасности гидротехнических сооружений Волгоградского водохранилища, закрепленных за комитетом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2050000000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4 699,9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6 500,0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6 500,0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205000М000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4 699,9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6 500,0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6 500,0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205000М000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4 699,9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6 500,0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6 500,0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Ведомственная целевая программа «Обследование и содержание гидротехнических сооружений водных объектов (прудов), прудов, противооползневые мероприятия»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20Б0000000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2 442,1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900,0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900,0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20Б000М000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2 442,1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900,0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900,0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20Б000М000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2 442,1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900,0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900,0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Непрограммные мероприятия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65,6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Другие непрограммные мероприятия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3130000000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65,6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31300И0000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65,6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31300И0000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55,1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Иные бюджетные ассигнования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31300И0000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800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10,5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Другие вопросы в области национальной экономики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4 039,9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200,0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Ведомственные целевые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3 451,9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200,0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Ведомственная целевая программа «Обследование и содержание гидротехнических сооружений водных объектов (прудов), прудов, противооползневые мероприятия»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20Б0000000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3 451,9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200,0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Бюджетные инвестиции в объекты капитального строительства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20Б0006000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20Б0006000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400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20Б000М000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451,9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200,0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20Б000М000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451,9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200,0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Непрограммные мероприятия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588,0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Резервные фонды местных администраций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3110000000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588,0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3110000100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588,0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3110000100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588,0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ЖИЛИЩНО-КОММУНАЛЬНОЕ ХОЗЯЙСТВО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6 655 864,5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555 922,0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45 000,0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Жилищное хозяйство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6 555 712,1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510 922,0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Ведомственные целевые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6 346 148,8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510 922,0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Ведомственная целевая программа «Переселение граждан из аварийного жилищного фонда в 2019-2025 годах»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20Г0000000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471 309,5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lastRenderedPageBreak/>
              <w:t>Реализация регионального проекта (программы) в целях выполнения задач федерального проекта «Обеспечение устойчивого сокращения непригодного для проживания жилищного фонда»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20ГF300000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471 309,5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20ГF367483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461 533,7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20ГF367483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400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407 695,1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Иные бюджетные ассигнования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20ГF367483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800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53 838,7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 за счет средств областного бюджета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20ГF367484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9 775,8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20ГF367484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400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8 337,1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Иные бюджетные ассигнования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20ГF367484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800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1 438,7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Ведомственная целевая программа «Переселение граждан из аварийного жилищного фонда в 2022-2026 годах»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20П0000000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5 874 839,2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510 922,0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Реализация регионального проекта (программы) в целях выполнения задач федерального проекта «Обеспечение устойчивого сокращения непригодного для проживания жилищного фонда»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20ПF300000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5 874 839,2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510 922,0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20ПF367483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3 957 377,5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20ПF367483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400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3 676 308,5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Иные бюджетные ассигнования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20ПF367483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800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281 069,0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 за счет средств областного бюджета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20ПF367484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1 383 168,3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460 922,0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20ПF367484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400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1 014 846,1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460 922,0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Иные бюджетные ассигнования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20ПF367484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800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368 322,3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Приобретение дополнительных метров, строительство для реализации мероприятий по переселению граждан города Саратова из аварийного жилищного фонда (в рамках достижения соответствующих задач федерального проекта)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20ПF3П6020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398 300,1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20ПF3П6020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400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398 300,1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Обеспечение мероприятий по переселению граждан из аварийного жилищного фонда (в рамках достижения соответствующих задач федерального проекта)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20ПF3П8430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135 993,3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50 000,0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20ПF3П8430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68 001,5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50 000,0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Иные бюджетные ассигнования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20ПF3П8430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800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67 991,8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Непрограммные мероприятия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209 563,3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Другие непрограммные мероприятия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3130000000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209 563,3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31300И0000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209 563,3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Иные бюджетные ассигнования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31300И0000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800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209 563,3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lastRenderedPageBreak/>
              <w:t>Коммунальное хозяйство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7 858,0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1 630,3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Подпрограмма «Развитие коммунального хозяйства»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0720000000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1 630,3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«Обеспечение надлежащего состояния и бесперебойного функционирования объектов бытового назначения, электро-, тепло-, газо-, водоснабжения и водоотведения, находящихся в муниципальной собственности, а также бесхозяйных сетей, принятых на учёт в ЕГРН и (или) вновь выявляемых бесхозяйных объектов теплоснабжения, проведения аварийно-восстановительных работ, участия в организации вывоза и утилизации твердых коммунальных отходов»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0720700000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1 630,3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072070М000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1 630,3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072070М000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1 630,3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Непрограммные мероприятия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6 227,7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Другие непрограммные мероприятия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3130000000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6 227,7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31300И0000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6 227,7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Иные бюджетные ассигнования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31300И0000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800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6 227,7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Благоустройство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92 294,4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45 000,0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45 000,0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24 123,5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Подпрограмма «Содержание и благоустройство территорий городского округа»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0510000000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24 123,5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lastRenderedPageBreak/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0510100000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24 056,4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Бюджетные инвестиции в объекты капитального строительства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0510106000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24 056,4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0510106000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400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24 056,4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«Улучшение внешнего облика городского округа»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0510300000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67,1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Бюджетные инвестиции в объекты капитального строительства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0510306000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67,1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0510306000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400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67,1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Муниципальная программа «Формирование современной городской среды муниципального образования «Город Саратов» на 2018-2024 годы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0600000000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579,6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Подпрограмма «Благоустройство общественных территорий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0620000000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579,6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«Проведение работ по благоустройству общественных территорий»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0620100000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507,0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062010М000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507,0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062010М000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507,0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062F200000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72,6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062F2П5550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72,6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062F2П5550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72,6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Ведомственные целевые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67 351,6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45 000,0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45 000,0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lastRenderedPageBreak/>
              <w:t>Ведомственная целевая программа «Комплексное развитие ливневой канализации и дренажа на территории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20Л0000000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67 351,6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45 000,0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45 000,0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Бюджетные инвестиции в объекты капитального строительства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20Л0006000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11 433,0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20Л0006000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400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11 433,0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Возмещение части затрат по транспортировке поверхностных и дренажных вод, поступающих в систему водоотведения в границах территории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20Л0007060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55 914,9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45 000,0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45 000,0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Иные бюджетные ассигнования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20Л0007060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800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55 914,9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45 000,0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45 000,0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20Л000М000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20Л000М000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Непрограммные мероприятия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239,7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Другие непрограммные мероприятия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3130000000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239,7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31300И0000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239,7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31300И0000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232,0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Иные бюджетные ассигнования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31300И0000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800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ОХРАНА ОКРУЖАЮЩЕЙ СРЕДЫ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06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2 313,5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Сбор, удаление отходов и очистка сточных вод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06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2 313,5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Ведомственные целевые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06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2 313,5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Ведомственная целевая программа «Комплексное развитие ливневой канализации и дренажа на территории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06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20Л0000000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2 313,5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lastRenderedPageBreak/>
              <w:t>Бюджетные инвестиции в объекты капитального строительства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06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20Л0006000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2 313,5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06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20Л0006000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400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2 313,5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ОБРАЗОВАНИЕ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1 788 472,8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778 640,2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Дошкольное образование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5 696,8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5 655,3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Подпрограмма «Развитие системы дошкольного образования»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1010000000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5 655,3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«Совершенствование материально-технической базы и инфраструктуры муниципальных дошкольных образовательных учреждений»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1010600000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1 535,3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Бюджетные инвестиции в объекты капитального строительства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1010606000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1 535,3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1010606000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400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1 535,3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Реализация регионального проекта (программы) в целях выполнения задач федерального проекта «Содействие занятости»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101P200000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4 120,0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Погашение кредиторской задолженности прошлых лет на бюджетные инвестиции в объекты капитального строительства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101P2К6000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4 120,0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101P2К6000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400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4 120,0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Непрограммные мероприятия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41,5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Другие непрограммные мероприятия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3130000000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41,5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31300И0000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41,5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Иные бюджетные ассигнования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31300И0000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800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41,5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lastRenderedPageBreak/>
              <w:t>Общее образование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1 782 696,8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778 640,2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1 782 696,8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778 640,2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Подпрограмма «Развитие системы общего образования»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6 977,2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«Совершенствование материально-технической базы и инфраструктуры муниципальных общеобразовательных учреждений»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1030600000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6 977,2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Бюджетные инвестиции в объекты капитального строительства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1030606000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6 977,2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1030606000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400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6 977,2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Подпрограмма «Создание в муниципальном образовании «Город Саратов» новых мест в общеобразовательных учреждениях»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1040000000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1 775 719,6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778 640,2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Реализация регионального проекта (программы) в целях выполнения задач федерального проекта «Современная школа»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104E100000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1 775 719,6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778 640,2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Бюджетные инвестиции в объекты капитального строительства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104E106000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1 501,1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104E106000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400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1 501,1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Создание новых мест в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104E153050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784 965,2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200 000,3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104E153050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400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784 965,2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200 000,3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Создание новых мест в общеобразовательных организациях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104E155200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355 618,1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556 404,8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104E155200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400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355 618,1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556 404,8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lastRenderedPageBreak/>
              <w:t>Создание новых мест в общеобразовательных организациях (за счет средств областного бюджета в целях опережающего финансового обеспечения расходных обязательств субъектов Российской Федерации)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104E155201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22 328,7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104E155201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400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22 328,7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Создание новых мест в общеобразовательных организациях в связи с ростом числа обучающихся, вызванным демографическим фактором (в рамках достижения соответствующих задач федерального проекта)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104E1U3050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231 700,0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104E1U3050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400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231 700,0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Создание новых мест в общеобразовательных организациях в целях опережающего финансового обеспечения расходных обязательств области (в рамках достижения соответствующих задач федерального проекта)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104E1U5200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121 000,0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104E1U5200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400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121 000,0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Создание новых мест в общеобразовательных организациях (за счет бюджетного кредита в целях опережающего финансового обеспечения расходных обязательств субъектов Российской Федерации)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104E1Л5201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180 659,0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104E1Л5201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400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180 659,0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Создание новых мест в общеобразовательных организациях в связи с ростом числа обучающихся, вызванным демографическим фактором (в рамках достижения соответствующих задач федерального проекта)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104E1П3050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75 901,1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22 235,1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104E1П3050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400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75 901,1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22 235,1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Создание новых мест в общеобразовательных организациях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104E1П5200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2 046,4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104E1П5200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400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2 046,4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Профессиональная подготовка, переподготовка и повышение квалификации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79,2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Выполнение функций органами местного самоуправления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31,2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Обеспечение деятельности органов исполнительной власти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3040000000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31,2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Расходы на обеспечение функций центрального аппарата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3040002020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31,2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3040002020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31,2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Непрограммные мероприятия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48,0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Другие непрограммные мероприятия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3130000000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48,0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3130005030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48,0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3130005030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48,0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КУЛЬТУРА, КИНЕМАТОГРАФИЯ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08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10 698,2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6 146,7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6 040,1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Культура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08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10 698,2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6 146,7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6 040,1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Муниципальная программа «Развитие культуры в муниципальном образовании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08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4 500,1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Подпрограмма «Сохранение культурно – исторического облика города»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08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0140000000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4 500,1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«Реализация мероприятий по сохранению культурно – исторического облика города»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08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0140100000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4 500,1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lastRenderedPageBreak/>
              <w:t>Разработка проектно-сметной документации в отношении объектов, находящихся в муниципальной собственности, в целях сохранения культурно-исторического облика муниципальных районов и городских округов области (за счет средств дотации) (здание музея (художественной галереи) на земельном участке с кадастровым номером 64:48:010245:273, в целях регенерации исторической застройки)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08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0140178221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4 500,1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08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0140178221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400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4 500,1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Ведомственные целевые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08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6 198,1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6 146,7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6 040,1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Ведомственная целевая программа «Сохранение, содержание и благоустройство памятников и монументальных скульптур местного (муниципального) значения, расположенных на территории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08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20В0000000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6 198,1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6 146,7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6 040,1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08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20В000М000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6 198,1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6 040,1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6 040,1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08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20В000М000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6 198,1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6 040,1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6 040,1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Реализация федеральной целевой программы «Увековечивание памяти погибших при защите Отечества на 2019-2024 годы» (обустройство и восстановление воинских захоронений, находящихся в государственной (муниципальной) собственности)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08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20В00L2990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106,6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08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20В00L2990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106,6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ФИЗИЧЕСКАЯ КУЛЬТУРА И СПОРТ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159 735,5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Массовый спорт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159 735,5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lastRenderedPageBreak/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159 604,5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Подпрограмма «Развитие и укрепление материально-технической базы физической культуры и массового спорта в муниципальном образовании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1230000000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159 604,5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«Приобретение, строительство и реконструкция физкультурно-оздоровительных и спортивных сооружений»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1230300000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159 604,5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Бюджетные инвестиции в объекты капитального строительства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1230306000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159 604,5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1230306000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400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159 604,5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Непрограммные мероприятия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131,0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Другие непрограммные мероприятия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3130000000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131,0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31300И0000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131,0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Иные бюджетные ассигнования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31300И0000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800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131,0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КОМИТЕТ ПО АРХИТЕКТУРЕ АДМИНИСТРАЦИИ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82 575,5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104 663,4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104 663,4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ОБЩЕГОСУДАРСТВЕННЫЕ ВОПРОСЫ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66 522,4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89 848,1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89 848,1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Другие общегосударственные вопросы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66 522,4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89 848,1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89 848,1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Выполнение функций органами местного самоуправления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66 522,4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89 848,1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89 848,1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Обеспечение деятельности органов исполнительной власти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3040000000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66 522,4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89 848,1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89 848,1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Расходы на обеспечение функций центрального аппарата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3040002020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66 522,4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89 848,1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89 848,1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3040002020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59 870,7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85 573,1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85 573,1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3040002020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6 651,7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4 275,0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4 275,0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НАЦИОНАЛЬНАЯ ОБОРОНА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Мобилизационная подготовка экономики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Непрограммные мероприятия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Другие непрограммные мероприятия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3130000000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Мероприятия по обеспечению мобилизационной готовности экономики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3130008020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3130008020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НАЦИОНАЛЬНАЯ ЭКОНОМИКА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4 282,1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10 000,0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10 000,0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Другие вопросы в области национальной экономики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4 282,1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10 000,0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10 000,0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Непрограммные мероприятия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4 282,1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10 000,0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10 000,0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Другие непрограммные мероприятия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3130000000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4 282,1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10 000,0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10 000,0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Мероприятия в области строительства, архитектуры и градостроительства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3130008090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4 282,1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10 000,0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10 000,0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3130008090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4 282,1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10 000,0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10 000,0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ОБРАЗОВАНИЕ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43,6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Профессиональная подготовка, переподготовка и повышение квалификации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43,6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Выполнение функций органами местного самоуправления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43,6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Обеспечение деятельности органов исполнительной власти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3040000000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43,6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Расходы на обеспечение функций центрального аппарата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3040002020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43,6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3040002020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43,6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КУЛЬТУРА, КИНЕМАТОГРАФИЯ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08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11 727,4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4 755,3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4 755,3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Культура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08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11 727,4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4 755,3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4 755,3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08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11 727,4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4 755,3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4 755,3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Подпрограмма «Государственная охрана объектов культурного наследия местного (муниципального) значения, расположенных на территории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08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0910000000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1 509,2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1 822,8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1 822,8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«Разработка проектов зон охраны объектов культурного наследия местного (муниципального) значения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08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0910100000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577,8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1 822,8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1 822,8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08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091010М000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577,8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1 822,8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1 822,8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08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091010М000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577,8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1 822,8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1 822,8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«Установление требований к осуществлению деятельности, градостроительному регламенту в границах территории достопримечательного места местного (муниципального) значения»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08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0910200000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931,4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08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091020М000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931,4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08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091020М000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931,4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Подпрограмма «Сохранение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08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0920000000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10 218,2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2 932,5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2 932,5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«Проведение работ по сохранению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08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0920100000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10 058,2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2 932,5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2 932,5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lastRenderedPageBreak/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08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092010М000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10 058,2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2 932,5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2 932,5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08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092010М000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10 058,2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2 932,5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2 932,5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08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0920200000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160,0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08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092020М000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160,0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08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092020М000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160,0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КОНТРОЛЬНО-СЧЕТНАЯ ПАЛАТА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55 454,2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58 554,2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58 554,2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ОБЩЕГОСУДАРСТВЕННЫЕ ВОПРОСЫ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55 394,2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58 554,2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58 554,2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55 394,2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58 554,2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58 554,2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Выполнение функций органами местного самоуправления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55 394,2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58 554,2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58 554,2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3020000000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55 394,2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58 554,2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58 554,2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Расходы на обеспечение деятельности руководителя контрольно-счетной палаты муниципального образования «Город Саратов» и его заместителей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3020001030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9 280,8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10 780,8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10 780,8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3020001030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9 280,8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10 780,8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10 780,8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Расходы на обеспечение функций центрального аппарата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3020002020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46 113,4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47 773,4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47 773,4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3020002020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43 265,2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45 665,2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45 665,2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3020002020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2 848,2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2 108,2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2 108,2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ОБРАЗОВАНИЕ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Профессиональная подготовка, переподготовка и повышение квалификации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Выполнение функций органами местного самоуправления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3020000000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Расходы на обеспечение функций центрального аппарата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3020002020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3020002020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УПРАВЛЕНИЕ ЗАЩИТЫ НАСЕЛЕНИЯ И ТЕРРИТОРИЙ ГОРОДА ОТ ЧРЕЗВЫЧАЙНЫХ СИТУАЦИЙ АДМИНИСТРАЦИИ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122 811,7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115 657,1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115 607,1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ОБЩЕГОСУДАРСТВЕННЫЕ ВОПРОСЫ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1 985,0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2 000,0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Другие общегосударственные вопросы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1 985,0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2 000,0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Ведомственные целевые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1 985,0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2 000,0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Ведомственная целевая программа «Создание условий для организации и осуществления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2070000000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1 985,0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2 000,0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lastRenderedPageBreak/>
              <w:t>Ремонт и техническое обслуживание комплекса систем видеонаблюдения, передачи и хранения информации в местах массового пребывания населения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2070008160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1 900,0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1 900,0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1 900,0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2070008160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1 900,0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1 900,0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1 900,0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Обеспечение электропитанием комплекса системы видеонаблюдения в местах массового пребывания населения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2070008240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100,0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2070008240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100,0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НАЦИОНАЛЬНАЯ ОБОРОНА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201,5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90,0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Мобилизационная подготовка экономики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201,5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90,0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Непрограммные мероприятия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201,5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90,0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Другие непрограммные мероприятия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3130000000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201,5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90,0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Мероприятия по обеспечению мобилизационной готовности экономики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3130008020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201,5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90,0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3130008020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201,5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90,0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НАЦИОНАЛЬНАЯ БЕЗОПАСНОСТЬ И ПРАВООХРАНИТЕЛЬНАЯ ДЕЯТЕЛЬНОСТЬ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115 177,9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109 486,6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109 486,6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Гражданская оборона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24 928,0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23 410,6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23 410,6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Ведомственные целевые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734,5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99,0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99,0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Ведомственная целевая программа «Создание условий для организации и осуществления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2070000000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734,5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99,0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99,0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207000М000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734,5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99,0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99,0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207000М000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734,5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99,0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99,0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lastRenderedPageBreak/>
              <w:t>Выполнение функций органами местного самоуправления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24 081,9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23 311,6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23 311,6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Обеспечение деятельности органов исполнительной власти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3040000000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24 081,9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23 311,6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23 311,6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Расходы на обеспечение функций центрального аппарата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3040002020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24 081,9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23 311,6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23 311,6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3040002020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22 006,3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20 672,1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20 672,1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3040002020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2 075,6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2 639,5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2 639,5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Непрограммные мероприятия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111,6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Другие непрограммные мероприятия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3130000000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111,6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31300И0000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111,6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Иные бюджетные ассигнования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31300И0000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800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111,6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90 249,9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86 076,0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86 076,0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65,3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65,3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Подпрограмма «Специальная оценка условий труда»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1310000000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1310100000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1310105030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1310105030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Подпрограмма «Организация прохождения медицинских осмотров»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1330000000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24,0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65,3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65,3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1330100000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24,0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65,3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65,3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1330105030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24,0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65,3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65,3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1330105030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24,0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65,3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65,3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Ведомственные целевые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90 173,1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85 960,7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85 960,7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Ведомственная целевая программа «Создание условий для организации и осуществления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2070000000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90 173,1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85 960,7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85 960,7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2070005030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90 073,1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85 860,7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85 860,7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2070005030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71 311,2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74 246,5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74 246,5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2070005030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18 542,3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11 317,8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11 317,8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Иные бюджетные ассигнования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2070005030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800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219,6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296,4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296,4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207000М000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100,0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207000М000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100,0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Непрограммные мероприятия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46,8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Другие непрограммные мероприятия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3130000000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46,8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lastRenderedPageBreak/>
              <w:t>Проведение эвакуации населения, пострадавшего в результате чрезвычайной ситуации, в том числе террористического акта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3130008270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46,8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3130008270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46,8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ОБРАЗОВАНИЕ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5 447,3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4 080,5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4 080,5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Профессиональная подготовка, переподготовка и повышение квалификации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5 447,3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4 080,5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4 080,5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225,6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25,0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Подпрограмма «Обучение по охране труда руководителей и специалистов»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1320000000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211,6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9,0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1320100000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211,6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9,0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1320105030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211,6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9,0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1320105030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211,6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9,0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Подпрограмма «Организация прохождения медицинских осмотров»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1330000000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11,0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12,0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1330100000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11,0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12,0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1330105030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11,0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12,0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1330105030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11,0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12,0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1340000000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lastRenderedPageBreak/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1340100000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1340105030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1340105030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Ведомственные целевые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5 183,1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4 055,5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4 055,5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Ведомственная целевая программа «Создание условий для организации и осуществления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2070000000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5 183,1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4 055,5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4 055,5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2070005030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5 183,1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4 055,5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4 055,5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2070005030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3 818,3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3 803,6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3 803,6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2070005030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1 315,4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198,9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198,9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Иные бюджетные ассигнования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2070005030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800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49,4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53,0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53,0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Выполнение функций органами местного самоуправления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38,6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Обеспечение деятельности органов исполнительной власти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3040000000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38,6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Расходы на обеспечение функций центрального аппарата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3040002020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38,6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3040002020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38,6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lastRenderedPageBreak/>
              <w:t>КОМИТЕТ ПО ОБРАЗОВАНИЮ АДМИНИСТРАЦИИ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240 687,0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257 404,8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257 404,8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ОБРАЗОВАНИЕ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240 687,0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257 404,8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257 404,8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Общее образование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367,4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350,0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350,0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367,4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350,0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350,0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 xml:space="preserve"> 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1020000000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367,4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350,0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350,0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«Выявление, развитие и поддержка детей с выдающимися способностями»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1020400000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367,4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350,0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350,0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102040М000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367,4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350,0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350,0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102040М000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367,4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350,0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350,0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Дополнительное образование детей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107 891,8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174 232,9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174 232,9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106 867,8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173 908,9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173 908,9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 xml:space="preserve"> 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1020000000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106 867,8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173 908,9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173 908,9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1020100000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106 867,8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73 908,9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73 908,9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1020105010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67 330,3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61 151,4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61 151,4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1020105010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67 330,3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61 151,4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61 151,4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1020105030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14 216,6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12 757,5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12 757,5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1020105030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11 619,1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10 137,1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10 137,1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1020105030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2 590,3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2 613,2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2 613,2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Иные бюджетные ассигнования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1020105030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800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7,2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1020172500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17 772,1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1020172500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2 907,2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1020172500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14 864,9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1020179Г40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6 211,0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1020179Г40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1 010,8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1020179Г40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5 200,2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10201S2500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1 337,8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10201S2500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218,9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10201S2500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1 118,9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1020300000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100 000,0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100 000,0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102030М000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100 000,0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100 000,0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102030М000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100 000,0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100 000,0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Ведомственные целевые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1 024,0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324,0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324,0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Ведомственная целевая программа «Развитие педагогического потенциала»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2080000000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1 024,0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324,0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324,0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208000М000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1 024,0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324,0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324,0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208000М000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1 024,0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324,0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324,0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Профессиональная подготовка, переподготовка и повышение квалификации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116,1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46,1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 xml:space="preserve"> 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1020000000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13,1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lastRenderedPageBreak/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1020100000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13,1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1020105030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13,1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1020105030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13,1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1050000000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33,0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«Обеспечение деятельности прочих подведомственных муниципальных учреждений»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1050200000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33,0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1050205030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33,0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1050205030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33,0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Выполнение функций органами местного самоуправления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Обеспечение деятельности органов исполнительной власти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3040000000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Расходы на обеспечение функций центрального аппарата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3040002020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3040002020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Молодежная политика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8 263,5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15 652,5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15 652,5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8 263,5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15 652,5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15 652,5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1050000000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8 263,5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15 652,5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15 652,5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lastRenderedPageBreak/>
              <w:t>Основное мероприятие «Обеспечение деятельности муниципальных учреждений, осуществляющих организационно-воспитательную работу с молодежью»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1050100000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7 263,5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14 652,5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14 652,5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1050105030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7 263,5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14 652,5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14 652,5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1050105030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5 963,5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10 287,4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10 287,4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1050105030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1 296,0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4 296,3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4 296,3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Иные бюджетные ассигнования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1050105030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800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68,8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68,8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«Выявление, развитие и поддержка талантливой молодежи»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1050300000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1 000,0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105030М000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1 000,0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105030М000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500,0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Социальное обеспечение и иные выплаты населению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105030М000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500,0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Другие вопросы в области образования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124 048,2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67 169,4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67 169,4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88 486,3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31 237,5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31 237,5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 xml:space="preserve"> 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1020000000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50 000,0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1020300000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50 000,0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lastRenderedPageBreak/>
              <w:t>Укрепление и модернизация материально-технической базы организации отдыха детей, расположенных на территории муниципальных образований области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1020378890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50 000,0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1020378890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50 000,0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1050000000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38 486,3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31 237,5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31 237,5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«Обеспечение деятельности прочих подведомственных муниципальных учреждений»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1050200000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38 486,3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31 237,5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31 237,5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1050205030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38 486,3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31 237,5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31 237,5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1050205030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32 310,2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26 723,2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26 723,2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1050205030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4 465,8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4 498,8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4 498,8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Социальное обеспечение и иные выплаты населению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1050205030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1 694,8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Иные бюджетные ассигнования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1050205030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800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15,5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15,5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15,5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1400000000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732,0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732,0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732,0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Подпрограмма «Профилактика правонарушений и наркомании среди молодёжи  в возрасте 14-18 лет и обучающихся общеобразовательных организаций»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1420000000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732,0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732,0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732,0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lastRenderedPageBreak/>
              <w:t>Основное мероприятие «Осуществление профилактики правонарушений и наркомании среди молодёжи  в возрасте 14-18 лет и обучающихся общеобразовательных организаций»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1420100000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732,0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732,0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732,0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142010М000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732,0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732,0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732,0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142010М000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732,0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732,0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732,0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Ведомственные целевые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412,0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712,0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712,0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Ведомственная целевая программа «Развитие педагогического потенциала»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2080000000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412,0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712,0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712,0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208000М000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412,0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712,0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712,0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208000М000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306,0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306,0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Социальное обеспечение и иные выплаты населению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208000М000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406,0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406,0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406,0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Выполнение функций органами местного самоуправления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34 417,9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34 487,9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34 487,9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Обеспечение деятельности органов исполнительной власти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3040000000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34 417,9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34 487,9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34 487,9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Расходы на обеспечение функций центрального аппарата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3040002020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34 417,9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34 487,9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34 487,9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3040002020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32 436,7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32 107,9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32 107,9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3040002020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1 980,2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2 379,0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2 379,0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Иные бюджетные ассигнования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3040002020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800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КОМИТЕТ ДОРОЖНОГО ХОЗЯЙСТВА, БЛАГОУСТРОЙСТВА И ТРАНСПОРТА АДМИНИСТРАЦИИ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3 906 944,6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2 399 387,5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1 748 072,3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lastRenderedPageBreak/>
              <w:t>ОБЩЕГОСУДАРСТВЕННЫЕ ВОПРОСЫ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297 519,2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300 454,7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280 862,7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Другие общегосударственные вопросы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297 519,2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300 454,7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280 862,7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291 616,6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280 277,7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280 277,7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Подпрограмма «Транспортное обслуживание населения»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0420000000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291 616,6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280 277,7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280 277,7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«Организация транспортного обслуживания населения»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0420100000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291 616,6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280 277,7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280 277,7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0420105030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290 755,4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280 277,7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280 277,7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0420105030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189 441,3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184 432,7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184 432,7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0420105030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99 183,2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93 035,5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93 035,5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Иные бюджетные ассигнования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0420105030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800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2 130,9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2 809,5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2 809,5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04201И0000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861,2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04201И0000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861,2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19 592,0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Подпрограмма «Сохранение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0920000000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19 592,0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lastRenderedPageBreak/>
              <w:t>Основное мероприятие «Проведение работ по сохранению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0920100000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19 592,0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0920105030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19 592,0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0920105030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19 592,0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1 625,1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585,0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585,0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Подпрограмма «Специальная оценка условий труда»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1310000000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499,7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1310100000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499,7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1310105030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499,7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1310105030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499,7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Подпрограмма «Организация прохождения медицинских осмотров»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1330000000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214,0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100,0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1330100000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214,0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100,0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1330105030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214,0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100,0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1330105030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214,0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100,0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1340000000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911,4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485,0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485,0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lastRenderedPageBreak/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1340100000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911,4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485,0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485,0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1340105030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911,4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485,0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485,0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1340105030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911,4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485,0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485,0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1400000000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4 009,9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Подпрограмма «Профилактика терроризма, экстремизма и межнациональных конфликтов в муниципальном образовании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1410000000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4 009,9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«Осуществление мероприятий по профилактике терроризма, экстремизма и межнациональных конфликтов»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1410100000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4 009,9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1410105030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4 009,9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1410105030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4 009,9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Непрограммные мероприятия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267,6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Другие непрограммные мероприятия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3130000000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267,6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31300И0000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227,6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Иные бюджетные ассигнования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31300И0000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800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227,6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31300Ш0000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Иные бюджетные ассигнования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31300Ш0000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800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НАЦИОНАЛЬНАЯ ЭКОНОМИКА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3 314 650,6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1 819 002,7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1 187 279,5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Транспорт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1 455 852,9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357 510,8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348 628,6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lastRenderedPageBreak/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1 386 242,9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309 647,4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300 765,2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Подпрограмма «Транспортное обслуживание населения»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0420000000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1 386 242,9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309 647,4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300 765,2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«Организация транспортного обслуживания населения»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0420100000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1 641,1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841,1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841,1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042010М000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1 641,1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841,1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841,1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042010М000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1 641,1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841,1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841,1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«Обеспечение возмещения части затрат в связи с оказанием услуг по перевозке пассажиров»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0420200000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36 360,0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10 000,0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10 000,0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Возмещение части затрат в связи с оказанием услуг по перевозке пассажиров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0420207050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16 360,0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10 000,0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10 000,0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Иные бюджетные ассигнования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0420207050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800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16 360,0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10 000,0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10 000,0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Осуществление регулярных перевозок пассажиров и багажа городским наземным транспортом на муниципальных маршрутах регулярных перевозок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0420208420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20 000,0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0420208420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20 000,0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«Обновление наземного электрического транспорта для обеспечения организации транспортного обслуживания населения»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0420400000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340 909,4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188 806,3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179 924,1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Финансовое обеспечение затрат на капитальный ремонт и ремонт объектов инфраструктуры городского наземного электрического транспорта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0420407160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52 032,0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Иные бюджетные ассигнования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0420407160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800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52 032,0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Обновление наземного общественного пассажирского транспорта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0420478170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284 853,4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188 806,3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179 924,1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Иные бюджетные ассигнования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0420478170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800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284 853,4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188 806,3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179 924,1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lastRenderedPageBreak/>
              <w:t>Погашение кредиторской задолженности прошлых лет на бюджетные инвестиции в объекты капитального строительства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04204К6000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4 024,0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04204К6000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400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4 024,0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«Обеспечение бесперебойного функционирования городского наземного электрического транспорта»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0420500000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293 032,0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110 000,0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110 000,0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Финансовое обеспечение затрат для обеспечения бесперебойного функционирования городского наземного электрического транспорта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0420507230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41 000,0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110 000,0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110 000,0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Иные бюджетные ассигнования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0420507230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800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41 000,0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110 000,0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110 000,0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Обеспечение бесперебойного функционирования городского наземного электрического транспорта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0420578910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252 032,0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Иные бюджетные ассигнования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0420578910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800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252 032,0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Реализация регионального проекта (программы) в целях выполнения задач федерального проекта «Развитие общественного транспорта»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042R700000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714 300,4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Реализация мероприятия по обновлению общественного транспорта за счет средств резервного фонда Правительства Российской Федерации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042R756210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714 300,4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Иные бюджетные ассигнования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042R756210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800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714 300,4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Выполнение функций органами местного самоуправления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49 610,0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47 863,4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47 863,4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Обеспечение деятельности органов исполнительной власти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3040000000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49 610,0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47 863,4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47 863,4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Расходы на обеспечение функций центрального аппарата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3040002020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49 610,0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47 863,4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47 863,4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3040002020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47 212,8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45 721,4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45 721,4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3040002020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2 397,2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2 142,0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2 142,0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Непрограммные мероприятия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20 000,0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Другие непрограммные мероприятия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3130000000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20 000,0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3130007120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20 000,0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Иные бюджетные ассигнования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3130007120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800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20 000,0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Дорожное хозяйство (дорожные фонды)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1 858 797,7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1 461 491,9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838 650,9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1 829 172,7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1 424 401,9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800 184,5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Подпрограмма «Совершенствование и развитие сети автомобильных дорог»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0410000000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1 829 172,7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1 424 401,9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800 184,5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«Капитальный ремонт, ремонт и содержание автомобильных дорог общего пользования местного значения»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0410200000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376 477,4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9 182,0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5 699,0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Осуществление мероприятий за счет средств дорожного фонда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041020Д000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203 877,4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9 182,0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5 699,0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041020Д000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203 877,4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9 182,0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5 699,0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lastRenderedPageBreak/>
              <w:t>Обеспечение коммунальной (водоснабжение) и транспортной (автомобильной дороги) инфраструктурой земельных участков, предоставленных (подлежащих предоставлению) для жилищного строительства гражданам, имеющим трех и более детей, на территории п. Воробьевка, п. Жасминный, п. Рейник муниципального образования 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0410278780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120 000,0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0410278780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120 000,0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Капитальный ремонт и ремонт автомобильных дорог местного значения и искусственных сооружений на них в границах городских округов области, входящих в состав Саратовской агломерации, за счет средств областного дорожного фонда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04102D7630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48 918,0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04102D7630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48 918,0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Капитальный ремонт и ремонт автомобильных дорог местного значения и искусственных сооружений на них в границах городских округов области, входящих в состав Саратовской агломерации, за счет средств муниципального дорожного фонда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04102S7630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3 682,0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04102S7630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3 682,0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«Обеспечение безопасности дорожного движения»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0410300000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51 850,1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47 685,5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48 185,5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Возмещение затрат в связи с содержанием, модернизацией и ремонтом светофорных объектов на территории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0410307Д10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42 166,9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42 166,9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42 166,9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Иные бюджетные ассигнования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0410307Д10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800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42 166,9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42 166,9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42 166,9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lastRenderedPageBreak/>
              <w:t>Осуществление мероприятий за счет средств дорожного фонда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041030Д000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9 683,2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5 518,6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6 018,6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041030Д000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9 683,2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5 518,6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6 018,6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«Строительство и реконструкция автомобильных дорог»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0410400000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63 353,6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42 104,0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Бюджетные инвестиции в объекты капитального строительства за счет средств дорожного фонда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0410406Д00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63 353,6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42 104,0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0410406Д00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400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63 353,6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42 104,0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Достижение целевых показателей, предусматривающих развитие и увеличение пропускной способности сети автомобильных дорог общего пользования местного значения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0410800000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91 000,0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Развитие и увеличение пропускной способности сети автомобильных дорог общего пользования местного значения за счет средств областного дорожного фонда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04108D9910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84 630,0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04108D9910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400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84 630,0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Развитие и увеличение пропускной способности сети автомобильных дорог общего пользования местного значения за счет средств муниципального дорожного фонда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04108S9910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6 370,0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04108S9910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400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6 370,0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Реализация регионального проекта (программы) в целях выполнения задач федерального проекта «Жилье»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041F100000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337 707,1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200 000,0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041F150210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267 707,1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200 000,0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041F150210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400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267 707,1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200 000,0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lastRenderedPageBreak/>
              <w:t>Стимулирование программ развития жилищного строительства субъектов Российской Федерации (в рамках достижения соответствующих задач федерального проекта)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041F1U0290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70 000,0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041F1U0290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400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70 000,0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Реализация регионального проекта (программы) в целях выполнения задач федерального проекта «Региональная и местная дорожная сеть»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041R100000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908 784,5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1 125 430,4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746 300,0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Приведение в нормативное состояние автомобильных дорог и искусственных дорожных сооружений (приведение в нормативное состояние автомобильных дорог местного значения и искусственных дорожных сооружений на них в границах городских округов области)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041R153946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162 484,5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379 130,4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041R153946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400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162 484,5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379 130,4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(в рамках достижения соответствующих задач федерального проекта) за счет средств муниципального дорожного фонда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041R1S7190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300,0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041R1S7190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300,0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041R1U7190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746 000,0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746 000,0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746 000,0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041R1U7190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251 398,4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251 000,0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285 000,0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041R1U7190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400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494 601,6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495 000,0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461 000,0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1340000000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1340100000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1340105Д30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1340105Д30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Непрограммные мероприятия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29 618,0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37 090,0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38 466,4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Другие непрограммные мероприятия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3130000000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29 618,0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37 090,0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38 466,4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3130005Д30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29 448,0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37 090,0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38 466,4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3130005Д30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26 297,3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32 220,5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32 220,5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3130005Д30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2 945,6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4 866,6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6 243,0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Социальное обеспечение и иные выплаты населению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3130005Д30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202,2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lastRenderedPageBreak/>
              <w:t>Иные бюджетные ассигнования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3130005Д30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800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2,9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31300И0000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170,0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Иные бюджетные ассигнования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31300И0000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800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170,0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ЖИЛИЩНО-КОММУНАЛЬНОЕ ХОЗЯЙСТВО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294 618,0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279 477,3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279 477,3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Благоустройство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229 455,9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225 000,0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225 000,0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119 360,9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115 000,0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115 000,0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Подпрограмма «Содержание, ремонт и развитие инженерных сетей»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0520000000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119 360,9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115 000,0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115 000,0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«Наружное освещение улиц городского округа»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0520100000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119 360,9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115 000,0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115 000,0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Бюджетные инвестиции в объекты капитального строительства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0520106000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2 060,9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0520106000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400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2 060,9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Возмещение затрат по обеспечению функционирования сетей городского наружного освещения и праздничной иллюминации, находящихся в муниципальной собственности, в том числе за счет энергоэффективных мероприятий в рамках реализации энергосервисных договоров (контрактов)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0520107150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117 300,0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115 000,0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115 000,0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Иные бюджетные ассигнования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0520107150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800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117 300,0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115 000,0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115 000,0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Муниципальная программа «Повышение энергоэффективности и энергосбережения в муниципальном образовании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110 000,0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110 000,0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110 000,0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Подпрограмма «Энергосбережение и повышение энергоэффективности системы наружного освещения»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1130000000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110 000,0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110 000,0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110 000,0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lastRenderedPageBreak/>
              <w:t>Основное мероприятие «Обеспечение возмещения затрат на проведение энергоэффективных мероприятий на сетях наружного освещения, находящихся в муниципальной собственности, в рамках реализации энергосервисных договоров (контрактов)»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1130100000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110 000,0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110 000,0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110 000,0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Возмещение затрат по обеспечению функционирования сетей городского наружного освещения и праздничной иллюминации, находящихся в муниципальной собственности, в том числе за счет энергоэффективных мероприятий в рамках реализации энергосервисных договоров (контрактов)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1130107150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110 000,0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110 000,0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110 000,0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Иные бюджетные ассигнования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1130107150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800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110 000,0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110 000,0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110 000,0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Непрограммные мероприятия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95,0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Другие непрограммные мероприятия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3130000000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95,0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31300И0000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95,0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Иные бюджетные ассигнования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31300И0000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800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95,0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Другие вопросы в области жилищно-коммунального хозяйства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65 162,1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54 477,3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54 477,3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61 326,7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54 370,8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54 370,8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Подпрограмма «Содержание и благоустройство территорий городского округа»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0510000000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61 326,7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54 370,8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54 370,8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 xml:space="preserve">Основное мероприятие «Содержание муниципальных кладбищ»  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0510200000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61 326,7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54 370,8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54 370,8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0510205030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55 252,8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51 270,8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51 270,8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0510205030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43 515,1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42 203,0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42 203,0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0510205030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11 651,9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8 982,0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8 982,0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Иные бюджетные ассигнования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0510205030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800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85,8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85,8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85,8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Возмещение затрат по организации и проведению похорон военнослужащих, лиц, проходящих службу в войсках национальной гвардии Российской Федерации и имеющих специальное звание полиции, проживающих на территории муниципального образования «Город Саратов», принимавших участие в специальной военной операции на территориях Донецкой Народной Республики, Луганской Народной Республики и Украины, а также лиц, указанных в Указе Президента Российской Федерации от 29 декабря 2022 года № 972 «О дополнительных социальных гарантиях лицам, направленным (командированным) на территории Донецкой Народной Республики, Луганской Народной Республики, Запорожской области, Херсонской области, и членам их семей»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0510207010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5 347,8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2 000,0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Иные бюджетные ассигнования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0510207010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800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5 347,8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2 000,0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Возмещение затрат в связи с погребением умерших (погибших), не имеющих супруга, близких родственников, иных родственников либо законных представителей умершего, а также умерших, личность которых не установлена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0510207020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725,4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1 100,0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1 100,0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Иные бюджетные ассигнования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0510207020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800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725,4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1 100,0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1 100,0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lastRenderedPageBreak/>
              <w:t>Погашение кредиторской задолженности прошлых лет по расходам на обеспечение деятельности прочих муниципальных казенных учреждений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05102К5030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0,7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05102К5030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0,7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147,6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106,5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106,5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Подпрограмма «Специальная оценка условий труда»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1310000000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0,8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0,8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1310100000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0,8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0,8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1310105030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0,8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0,8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1310105030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0,8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0,8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Подпрограмма «Организация прохождения медицинских осмотров»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1330000000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23,1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86,1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86,1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1330100000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23,1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86,1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86,1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1330105030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23,1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86,1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86,1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1330105030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23,1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86,1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86,1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1340000000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124,5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19,6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19,6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1340100000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124,5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19,6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19,6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1340105030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124,5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19,6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19,6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1340105030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124,5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19,6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19,6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Непрограммные мероприятия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3 687,8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Другие непрограммные мероприятия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3130000000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3 687,8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3130007120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3 687,8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Иные бюджетные ассигнования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3130007120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800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3 687,8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ОБРАЗОВАНИЕ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156,8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452,8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452,8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Профессиональная подготовка, переподготовка и повышение квалификации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156,8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452,8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452,8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17,2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47,0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47,0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Подпрограмма «Транспортное обслуживание населения»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0420000000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17,2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47,0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47,0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«Организация транспортного обслуживания населения»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0420100000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17,2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47,0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47,0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0420105030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17,2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47,0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47,0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0420105030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17,2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47,0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47,0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9,4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42,0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42,0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Подпрограмма «Содержание и благоустройство территорий городского округа»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0510000000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9,4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42,0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42,0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 xml:space="preserve">Основное мероприятие «Содержание муниципальных кладбищ»  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0510200000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9,4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42,0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42,0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0510205030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9,4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42,0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42,0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0510205030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9,4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42,0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42,0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65,4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63,8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63,8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Подпрограмма «Обучение по охране труда руководителей и специалистов»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1320000000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65,4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63,8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63,8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1320100000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65,4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63,8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63,8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1320105030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65,4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63,8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63,8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1320105030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65,4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63,8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63,8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Выполнение функций органами местного самоуправления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59,8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Обеспечение деятельности органов исполнительной власти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3040000000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59,8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Расходы на обеспечение функций центрального аппарата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3040002020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59,8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3040002020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59,8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Непрограммные мероприятия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300,0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Другие непрограммные мероприятия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3130000000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300,0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3130005030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300,0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3130005030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300,0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АДМИНИСТРАЦИЯ ЛЕНИНСКОГО РАЙОНА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4 898 434,5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4 184 572,7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4 184 430,5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lastRenderedPageBreak/>
              <w:t>ОБЩЕГОСУДАРСТВЕННЫЕ ВОПРОСЫ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118 469,2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118 324,4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118 325,4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117 864,0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117 773,7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117 773,7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Выполнение функций органами местного самоуправления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117 864,0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117 773,7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117 773,7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Расходы на обеспечение функций территориальных органов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3050000000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117 864,0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117 773,7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117 773,7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Расходы на обеспечение функций центрального аппарата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3050002020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102 047,4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101 485,0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101 485,0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3050002020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96 801,6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96 198,0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96 198,0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3050002020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5 242,9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5 287,0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5 287,0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Иные бюджетные ассигнования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3050002020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800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3050004050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603,6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603,6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3050004050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603,6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603,6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lastRenderedPageBreak/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 обеспечение деятельности штатных работников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3050077120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11 914,3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11 914,3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11 914,3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3050077120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7 557,3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7 557,3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7 557,3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3050077120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4 357,0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4 357,0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4 357,0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3050077130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182,6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85,8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85,8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3050077130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182,6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85,8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85,8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3050077800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3 504,0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3 504,0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3 504,0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3050077800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2 420,9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2 409,9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2 409,9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3050077800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1 083,1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1 094,1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1 094,1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3050077И00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215,7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181,0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181,0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3050077И00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215,7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181,0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181,0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Судебная система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17,2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6,7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Выполнение функций органами местного самоуправления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17,2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6,7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Расходы на обеспечение функций территориальных органов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3050000000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17,2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6,7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3050051200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17,2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6,7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3050051200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17,2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6,7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Другие общегосударственные вопросы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588,0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545,0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545,0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Непрограммные мероприятия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588,0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545,0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545,0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Другие непрограммные мероприятия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3130000000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588,0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545,0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545,0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lastRenderedPageBreak/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3130008080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285,0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545,0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545,0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3130008080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285,0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545,0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545,0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31300И0000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303,0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Иные бюджетные ассигнования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31300И0000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800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303,0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НАЦИОНАЛЬНАЯ ОБОРОНА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Мобилизационная подготовка экономики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Непрограммные мероприятия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Другие непрограммные мероприятия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3130000000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Мероприятия по обеспечению мобилизационной готовности экономики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3130008020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3130008020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НАЦИОНАЛЬНАЯ ЭКОНОМИКА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364 042,7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332 553,9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332 553,9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Сельское хозяйство и рыболовство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14 102,8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5 752,5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5 752,5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14 102,8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5 752,5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5 752,5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Подпрограмма «Содержание и благоустройство территорий городского округа»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0510000000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14 102,8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5 752,5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5 752,5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«Улучшение внешнего облика городского округа»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0510300000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14 102,8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5 752,5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5 752,5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 за счет средств бюджета города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05103040А0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1 860,3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05103040А0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510,3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05103040А0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1 350,0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0510377130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12 242,5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5 752,5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5 752,5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0510377130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12 242,5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5 752,5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5 752,5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Дорожное хозяйство (дорожные фонды)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349 939,9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326 801,4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326 801,4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335 078,0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326 801,4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326 801,4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Подпрограмма «Совершенствование и развитие сети автомобильных дорог»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0410000000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335 078,0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326 801,4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326 801,4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«Капитальный ремонт, ремонт и содержание автомобильных дорог общего пользования местного значения»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0410200000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307 445,6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323 208,7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323 208,7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0410205Д10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297 174,8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319 135,8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319 135,8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0410205Д10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297 174,8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319 135,8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319 135,8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Осуществление мероприятий за счет средств дорожного фонда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041020Д000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10 270,8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4 072,9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4 072,9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041020Д000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10 270,8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4 072,9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4 072,9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«Обеспечение безопасности дорожного движения»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0410300000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9 060,9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2 862,7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2 862,7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lastRenderedPageBreak/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0410305Д10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1 718,6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0410305Д10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1 718,6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Осуществление мероприятий за счет средств дорожного фонда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041030Д000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7 342,3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2 862,7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2 862,7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041030Д000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7 342,3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2 862,7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2 862,7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«Ремонт тротуаров»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0410500000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18 571,5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Осуществление мероприятий за счет средств дорожного фонда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041050Д000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14 476,5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041050Д000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14 476,5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Реализация мероприятий по благоустройству территорий (1 этап)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0410578120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4 095,0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0410578120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4 095,0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«Обеспечение транспортной безопасности»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0411000000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730,0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730,0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Осуществление мероприятий за счет средств дорожного фонда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041100Д000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730,0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730,0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041100Д000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730,0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730,0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Муниципальная программа «Формирование современной городской среды муниципального образования «Город Саратов» на 2018-2024 годы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0600000000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14 506,1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0610000000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14 506,1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lastRenderedPageBreak/>
              <w:t>Основное мероприятие «Проведение работ по благоустройству дворовых территорий многоквартирных домов»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0610100000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14 506,1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061010М000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250,0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061010М000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250,0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0610178980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14 256,1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0610178980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14 256,1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Непрограммные мероприятия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355,8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Другие непрограммные мероприятия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3130000000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355,8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31300И0000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355,8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31300И0000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355,8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ЖИЛИЩНО-КОММУНАЛЬНОЕ ХОЗЯЙСТВО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154 378,1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78 294,7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80 778,3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Жилищное хозяйство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38 124,5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28 400,0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27 800,0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37 022,3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28 400,0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27 800,0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Подпрограмма «Развитие жилищного хозяйства»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0710000000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22 482,0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20 400,0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19 800,0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0710100000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22 482,0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20 400,0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19 800,0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lastRenderedPageBreak/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0710108030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15 291,9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11 400,0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10 800,0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0710108030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15 291,9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11 400,0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10 800,0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0710108040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6 180,8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6 900,0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6 900,0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0710108040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6 180,8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6 900,0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6 900,0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0710108050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769,5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2 000,0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0710108050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769,5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2 000,0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071010М000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100,0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071010М000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100,0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07101И0000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239,8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07101И0000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239,8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Подпрограмма  «Снос аварийного жилищного фонда»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0740000000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14 540,3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8 000,0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«Организация работ по осуществлению сноса аварийных многоквартирных домов»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0740100000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14 540,3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8 000,0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lastRenderedPageBreak/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074010М000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14 540,3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8 000,0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074010М000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14 540,3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8 000,0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Непрограммные мероприятия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1 102,2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Резервные фонды местных администраций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3110000000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962,2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3110000100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962,2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3110000100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962,2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Другие непрограммные мероприятия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3130000000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140,0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31300И0000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140,0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Иные бюджетные ассигнования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31300И0000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800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140,0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Коммунальное хозяйство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Непрограммные мероприятия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Другие непрограммные мероприятия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3130000000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Оформление бесхозяйных объектов коммунальной инфраструктуры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3130008370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3130008370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Благоустройство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115 453,6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49 894,7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52 978,3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46 186,9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47 394,7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50 478,3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Подпрограмма «Содержание и благоустройство территорий городского округа»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0510000000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46 186,9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47 394,7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50 478,3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0510100000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37 208,0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41 594,7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41 594,7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0510105010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20 572,3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22 731,4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22 731,4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0510105010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20 572,3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22 731,4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22 731,4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051010М000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16 635,7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18 863,3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18 863,3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051010М000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13 615,6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15 583,0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15 583,0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051010М000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3 020,1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3 280,3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3 280,3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«Улучшение внешнего облика городского округа»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0510300000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5 080,0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4 800,0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4 800,0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Ликвидация несанкционированного складирования отходов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0510308140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4 000,0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0510308140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4 000,0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051030М000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1 080,0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800,0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051030М000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1 080,0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800,0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«Проведение мероприятий по инвентаризации зеленых насаждений»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0510400000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4 083,6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051040М000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4 083,6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051040М000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4 083,6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«Развитие инициативного бюджетирования»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0510800000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3 398,9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lastRenderedPageBreak/>
              <w:t>Реализация инициативного проекта за счет средств местного бюджета, за исключением инициативных платежей «Установка универсальной спортивной площадки во дворе жилых домов № 29 по ул. им. Тархова С.Ф. и №№ 10, 12, 12А по ул. им. Уфимцева К.Г. в г. Саратове»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05108Б0110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3 055,6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05108Б0110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3 055,6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Реализация инициативного проекта за счет средств местного бюджета в части инициативных платежей граждан «Установка универсальной спортивной площадки во дворе жилых домов № 29 по ул. им. Тархова С.Ф. и №№ 10, 12, 12А по ул. им. Уфимцева К.Г. в г. Саратове»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05108Б0120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343,3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05108Б0120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343,3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Муниципальная программа «Формирование современной городской среды муниципального образования «Город Саратов» на 2018-2024 годы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0600000000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64 132,0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0610000000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189,4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«Проведение работ по благоустройству дворовых территорий многоквартирных домов»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0610100000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189,4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0610178980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189,4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0610178980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189,4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Подпрограмма «Благоустройство общественных территорий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0620000000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63 942,6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lastRenderedPageBreak/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062F200000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63 942,6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Реализация программ формирования современной городской среды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062F255550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60 000,0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062F255550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60 000,0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062F2П5550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3 942,6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062F2П5550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3 942,6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3 954,5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2 000,0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Подпрограмма «Развитие коммунального хозяйства»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0720000000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3 954,5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2 000,0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0720600000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3 954,5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2 000,0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072060М000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3 954,5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2 000,0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072060М000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3 954,5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2 000,0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Непрограммные мероприятия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1 180,2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500,0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Резервные фонды местных администраций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3110000000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1 180,2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3110000100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1 180,2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3110000100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1 180,2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Другие непрограммные мероприятия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3130000000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500,0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Снос самовольных построек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3130008340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500,0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3130008340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500,0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Другие вопросы в области жилищно-коммунального хозяйства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Подпрограмма «Снос объектов муниципального жилого и нежилого фонда»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0750000000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«Организация работ по осуществлению сноса объектов муниципального жилого и нежилого фонда»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0750100000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075010М000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075010М000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ОБРАЗОВАНИЕ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4 154 214,8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3 549 353,7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3 546 806,9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Дошкольное образование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1 602 968,5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1 400 136,2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1 399 684,2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1 601 882,5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1 399 526,2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1 399 074,2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Подпрограмма «Развитие системы дошкольного образования»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1010000000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1 601 882,5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1 399 526,2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1 399 074,2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«Обеспечение предоставления общедоступного и бесплатного дошкольного образования по общеобразовательным программам дошкольного образования»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1010100000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1 568 815,5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1 392 975,5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1 392 523,5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1010105010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603 990,7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529 379,9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528 927,9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1010105010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603 990,7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529 379,9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528 927,9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lastRenderedPageBreak/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1010176700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952 788,8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863 595,6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863 595,6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1010176700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952 788,8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863 595,6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863 595,6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1010179Г40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12 036,0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1010179Г40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12 036,0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1010200000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6 550,7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6 550,7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6 550,7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1010276900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6 550,7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6 550,7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6 550,7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1010276900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6 550,7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6 550,7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6 550,7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«Совершенствование материально-технической базы и инфраструктуры муниципальных дошкольных образовательных учреждений»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1010600000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26 516,3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101060М000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6 456,3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101060М000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6 456,3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lastRenderedPageBreak/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1010672Г00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18 000,0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1010672Г00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18 000,0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1010679994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705,0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1010679994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705,0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10106S2Г00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1 355,0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10106S2Г00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1 355,0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Муниципальная программа «Повышение энергоэффективности и энергосбережения в муниципальном образовании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500,0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Подпрограмма «Энергосбережение и повышение энергоэффективности в организациях бюджетной сферы»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1120000000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500,0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«Проведение мероприятий по энергосбережению и повышению энергетической эффективности, в том числе в соответствии с энергетическими паспортами объектов муниципальной собственности»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1120100000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500,0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112010М000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500,0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112010М000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500,0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110,0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110,0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110,0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Подпрограмма «Специальная оценка условий труда»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1310000000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110,0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110,0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110,0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1310100000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110,0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110,0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110,0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131010М000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110,0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110,0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110,0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131010М000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110,0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110,0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110,0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Непрограммные мероприятия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476,0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Другие непрограммные мероприятия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3130000000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476,0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31300И0000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476,0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31300И0000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476,0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Общее образование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2 270 833,7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1 929 247,2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1 927 152,8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0800000000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565,5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565,5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565,5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Подпрограмма 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0810000000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565,5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565,5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565,5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lastRenderedPageBreak/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0810100000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565,5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565,5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565,5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081010М000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565,5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565,5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565,5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081010М000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565,5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565,5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565,5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2 269 596,4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1 928 024,7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1 925 930,3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Подпрограмма «Развитие системы общего образования»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2 269 596,4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1 928 024,7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1 925 930,3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«Обеспечение предоставления общедоступного и бесплатного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1 841 930,7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1 724 252,4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1 723 914,5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1030105010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217 221,0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222 895,1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222 557,2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1030105010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217 221,0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222 895,1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222 557,2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1030105030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786,6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0,2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0,2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1030105030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786,6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0,2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0,2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1030177000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1 501 418,2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1 416 355,7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1 416 355,7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1030177000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24 376,4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22 980,3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22 980,3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1030177000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489,4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489,4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489,4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1030177000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1 476 552,4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1 392 886,0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1 392 886,0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Оснащение оборудованием, мебелью, инвентарем, средствами обучения и воспитания, а также оснащение библиотечного фонда муниципальных образовательных организаций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1030178870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5 245,6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1030178870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5 245,6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1030179Г40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30 933,0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1030179Г40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30 933,0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10301R3030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86 326,3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85 001,4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85 001,4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10301R3030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2 645,0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2 645,0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2 645,0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10301R3030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83 681,3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82 356,4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82 356,4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1030200000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209 320,1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184 300,2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182 543,7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Обеспечение горячим питанием обучающихся 1-4 классов, посещающих группы продленного дня (за счет средств бюджета муниципального образования «Город Саратов»)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1030205040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32 213,0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1030205040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32 213,0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1030205050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2 600,0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1030205050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2 600,0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1030205060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1 672,5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1030205060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1 672,5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(за счет средств бюджета муниципального образования «Город Саратов»)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1030207080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675,9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10 311,4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10 311,4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1030207080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675,9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10 311,4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10 311,4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1030277200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33 109,3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35 317,3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35 317,3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1030277200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33 109,3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35 317,3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35 317,3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lastRenderedPageBreak/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10302L3040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139 049,4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138 671,5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136 915,0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10302L3040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139 049,4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138 671,5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136 915,0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1030400000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471,7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471,7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471,7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1030476900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471,7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471,7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471,7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1030476900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471,7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471,7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471,7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«Совершенствование материально-технической базы и инфраструктуры муниципальных общеобразовательных учреждений»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1030600000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189 313,6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103060М000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56 434,5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103060М000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103060М000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55 834,5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1030672Г00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10 500,0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1030672Г00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10 500,0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Проведение капитальных и текущих ремонтов спортивных залов муниципальных образовательных организаций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1030672Г05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1030672Г05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Устройство «спортивного ядра» на территории образовательного учреждения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1030678830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10 000,0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1030678830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10 000,0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1030679994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1 608,0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1030679994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1 608,0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Реализация мероприятий по модернизации школьных систем образования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10306L7500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100 313,7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10306L7500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86 266,3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10306L7500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14 047,4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10306S2Г00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790,4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10306S2Г00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790,4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Проведение капитальных и текущих ремонтов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10306S2Г05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451,6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10306S2Г05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451,6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Обеспечение условий для реализации мероприятий по модернизации школьных систем образования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10306W7500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3 215,4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10306W7500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3 215,4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«Развитие инициативного бюджетирования»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1031000000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2 108,7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Реализация инициативного проекта за счет средств местного бюджета, за исключением инициативных платежей «Устройство спортивного комплекса на территории муниципального образовательного учреждения «Средняя общеобразовательная школа № 46» Ленинского района г. Саратова»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10310Б0210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1 478,5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10310Б0210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1 478,5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Реализация инициативного проекта за счет средств местного бюджета в части инициативных платежей граждан «Устройство спортивного комплекса на территории муниципального образовательного учреждения «Средняя общеобразовательная школа № 46» Ленинского района г. Саратова»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10310Б0220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30,2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10310Б0220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30,2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Реализация инициативного проекта за счет средств местного бюджета, за исключением инициативных платежей  «Реконструкция входной зоны (крыльцо) по адресу: г. Саратов, пос. Жасминный, ул. Строителей б/н, МОУ «Средняя общеобразовательная школа № 105» Ленинского района города Саратова»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10310Б0310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552,0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10310Б0310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552,0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Реализация инициативного проекта за счет средств местного бюджета в части инициативных платежей граждан «Реконструкция входной зоны (крыльцо) по адресу: г. Саратов, пос. Жасминный, ул. Строителей б/н, МОУ «Средняя общеобразовательная школа № 105» Ленинского района города Саратова»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10310Б0320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48,0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10310Б0320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48,0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Реализация регионального проекта (программы) в целях выполнения задач федерального проекта «Современная школа»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103E100000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6 319,2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Приобретение основных средств и материальных запасов для оснащения учреждений (в рамках достижения соответствующих задач федерального проекта)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103E1П1000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6 319,2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103E1П1000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6 319,2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lastRenderedPageBreak/>
              <w:t>Реализация регионального проекта (программы) в целях выполнения задач федерального проекта «Цифровая образовательная среда»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103E400000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845,1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781,0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781,0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Обеспечение условий для внедрения цифровой образовательной среды в общеобразовательных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103E4U1330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845,1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781,0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781,0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103E4U1330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845,1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781,0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781,0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Реализация регионального проекта (программы) в целях выполнения задач федерального проекта «Патриотическое воспитание граждан»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103EВ00000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19 287,3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18 219,4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18 219,4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103EВ51790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19 287,3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18 219,4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18 219,4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103EВ51790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19 287,3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18 219,4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18 219,4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Муниципальная программа «Повышение энергоэффективности и энергосбережения в муниципальном образовании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500,0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Подпрограмма «Энергосбережение и повышение энергоэффективности в организациях бюджетной сферы»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1120000000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500,0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«Проведение мероприятий по энергосбережению и повышению энергетической эффективности, в том числе в соответствии с энергетическими паспортами объектов муниципальной собственности»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1120100000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500,0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lastRenderedPageBreak/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112010М000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500,0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112010М000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500,0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157,0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157,0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157,0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Подпрограмма «Специальная оценка условий труда»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1310000000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157,0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157,0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157,0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1310100000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157,0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157,0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157,0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131010М000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157,0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157,0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157,0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131010М000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157,0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157,0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157,0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Непрограммные мероприятия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14,8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Другие непрограммные мероприятия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3130000000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14,8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Погашение кредиторской задолженности прошлых лет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31300К0000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14,8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Иные бюджетные ассигнования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31300К0000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800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14,8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Дополнительное образование детей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128 812,5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96 517,6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96 517,6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128 584,7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96 517,6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96 517,6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 xml:space="preserve"> 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1020000000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128 483,5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96 517,6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96 517,6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1020100000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128 483,5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96 517,6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96 517,6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1020105010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102 117,8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96 517,6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96 517,6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1020105010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102 117,8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96 517,6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96 517,6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1020172500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19 615,3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1020172500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19 615,3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1020179Г40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5 274,0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1020179Г40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5 274,0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10201S2500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1 476,4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10201S2500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1 476,4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Подпрограмма «Развитие системы общего образования»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101,2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Реализация регионального проекта (программы) в целях выполнения задач федерального проекта «Успех каждого ребенка»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103E200000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101,2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lastRenderedPageBreak/>
              <w:t>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103E251710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101,2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103E251710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101,2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Непрограммные мероприятия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227,8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Другие непрограммные мероприятия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3130000000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227,8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31300И0000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227,8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31300И0000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227,8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Профессиональная подготовка, переподготовка и повышение квалификации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63,7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Выполнение функций органами местного самоуправления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53,7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Расходы на обеспечение функций территориальных органов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3050000000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53,7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Расходы на обеспечение функций центрального аппарата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3050002020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53,7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3050002020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53,7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Непрограммные мероприятия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Другие непрограммные мероприятия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3130000000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Мероприятия по обеспечению мобилизационной готовности экономики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3130008020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3130008020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Другие вопросы в области образования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151 536,4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123 452,7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123 452,3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53 766,8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34 368,6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34 368,4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 xml:space="preserve"> 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1020000000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44 242,7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27 018,4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27 018,2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1020100000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41 190,0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27 018,4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27 018,2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1020105010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41 190,0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27 018,4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27 018,2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1020105010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41 190,0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27 018,4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27 018,2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1020300000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3 052,7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102030М000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3 052,7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102030М000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3 052,7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Подпрограмма «Развитие системы общего образования»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9 305,1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7 350,2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7 350,2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lastRenderedPageBreak/>
              <w:t>Основное мероприятие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1030300000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9 305,1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7 350,2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7 350,2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1030307090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9 305,1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7 350,2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7 350,2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1030307090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9 305,1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7 350,2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7 350,2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1050000000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219,0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«Организация проведения независимой оценки качества условий оказания услуг муниципальными образовательными учреждениями»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1050400000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219,0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105040М000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219,0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105040М000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219,0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Непрограммные мероприятия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97 769,6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89 084,1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89 083,9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Расходы на обеспечение деятельности  прочих муниципальных учреждений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3120000000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97 769,6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89 084,1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89 083,9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Расходы на обеспечение деятельности централизованной бухгалтерии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3120005020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95 454,9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86 769,4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86 769,2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3120005020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86 744,7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79 333,5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79 333,5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3120005020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8 699,6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7 425,5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7 425,5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Иные бюджетные ассигнования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3120005020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800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10,6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10,4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10,2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3120077300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2 314,7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2 314,7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2 314,7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3120077300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2 133,2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2 133,2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2 133,2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3120077300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181,5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181,5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181,5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СОЦИАЛЬНАЯ ПОЛИТИКА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107 326,2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105 966,0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105 966,0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Охрана семьи и детства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107 326,2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105 966,0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105 966,0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107 326,2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105 966,0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105 966,0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lastRenderedPageBreak/>
              <w:t>Подпрограмма «Развитие системы дошкольного образования»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1010000000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104 652,6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105 352,6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105 352,6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«Предоставление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1010300000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104 652,6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105 352,6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105 352,6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Компенсация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1010377900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104 652,6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105 352,6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105 352,6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Социальное обеспечение и иные выплаты населению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1010377900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104 652,6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105 352,6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105 352,6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Подпрограмма «Развитие системы общего образования»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2 673,6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613,4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613,4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«Предоставление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1030800000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599,5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613,4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613,4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1030877160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593,8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607,4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607,4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lastRenderedPageBreak/>
              <w:t>Социальное обеспечение и иные выплаты населению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1030877160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593,8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607,4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607,4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1030877300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1030877300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«Предоставление денежной компенсации бесплатного двухразового питания родителям (законным представителям) обучающихся с ограниченными возможностями здоровья»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1030900000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2 074,1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103090М000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2 074,1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103090М000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24,8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Социальное обеспечение и иные выплаты населению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103090М000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2 049,3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lastRenderedPageBreak/>
              <w:t>АДМИНИСТРАЦИЯ ЗАВОДСКОГО РАЙОНА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3 122 680,4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2 619 783,6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2 605 031,4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ОБЩЕГОСУДАРСТВЕННЫЕ ВОПРОСЫ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107 481,6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105 647,9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105 648,6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106 227,2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105 143,9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105 143,9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Выполнение функций органами местного самоуправления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106 227,2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105 143,9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105 143,9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Расходы на обеспечение функций территориальных органов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3050000000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106 227,2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105 143,9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105 143,9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Расходы на обеспечение функций центрального аппарата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3050002020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95 591,1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94 659,1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94 659,1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3050002020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91 287,4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89 728,5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89 728,5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3050002020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4 302,4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4 930,6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4 930,6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Иные бюджетные ассигнования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3050002020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800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3050004050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161,1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161,1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161,1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3050004050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161,1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161,1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3050004050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161,1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3050004070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193,3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193,3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3050004070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193,3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193,3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 обеспечение деятельности штатных работников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3050077120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7 790,2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7 790,2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7 790,2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3050077120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6 204,4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6 204,4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6 204,4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3050077120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1 585,8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1 585,8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1 585,8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lastRenderedPageBreak/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3050077130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183,7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89,1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89,1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3050077130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183,7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89,1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89,1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3050077800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2 001,0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2 001,0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2 001,0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3050077800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1 793,4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1 793,4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1 793,4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3050077800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207,6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207,6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207,6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3050077И00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500,1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250,1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250,1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3050077И00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500,1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250,1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250,1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Судебная система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12,2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4,7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lastRenderedPageBreak/>
              <w:t>Выполнение функций органами местного самоуправления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12,2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4,7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Расходы на обеспечение функций территориальных органов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3050000000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12,2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4,7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3050051200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12,2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4,7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3050051200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12,2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4,7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Другие общегосударственные вопросы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1 242,2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500,0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Непрограммные мероприятия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1 242,2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500,0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Другие непрограммные мероприятия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3130000000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1 242,2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500,0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3130008080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500,0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3130008080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500,0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31300И0000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742,2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31300И0000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649,9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Иные бюджетные ассигнования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31300И0000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800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92,3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НАЦИОНАЛЬНАЯ ОБОРОНА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37,9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180,0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Мобилизационная подготовка экономики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37,9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180,0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Непрограммные мероприятия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37,9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180,0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Другие непрограммные мероприятия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3130000000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37,9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180,0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Мероприятия по обеспечению мобилизационной готовности экономики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3130008020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37,9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180,0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3130008020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37,9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180,0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lastRenderedPageBreak/>
              <w:t>НАЦИОНАЛЬНАЯ ЭКОНОМИКА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373 504,5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370 457,1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361 332,1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Сельское хозяйство и рыболовство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14 764,1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5 973,8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5 973,8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14 764,1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5 973,8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5 973,8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Подпрограмма «Содержание и благоустройство территорий городского округа»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0510000000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14 764,1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5 973,8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5 973,8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«Улучшение внешнего облика городского округа»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0510300000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14 764,1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5 973,8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5 973,8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 за счет средств бюджета города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05103040А0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2 447,8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05103040А0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368,6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05103040А0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2 079,2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0510377130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12 316,3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5 973,8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5 973,8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0510377130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12 316,3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5 973,8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5 973,8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Дорожное хозяйство (дорожные фонды)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358 740,5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364 483,3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355 358,3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347 607,8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364 483,3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355 358,3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Подпрограмма «Совершенствование и развитие сети автомобильных дорог»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0410000000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347 607,8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364 483,3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355 358,3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lastRenderedPageBreak/>
              <w:t>Основное мероприятие «Капитальный ремонт, ремонт и содержание автомобильных дорог общего пользования местного значения»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0410200000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325 667,1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363 096,1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353 971,1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0410205Д10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298 026,5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342 634,2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342 634,2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0410205Д10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298 026,5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342 634,2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342 634,2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Осуществление мероприятий за счет средств дорожного фонда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041020Д000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27 174,9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20 461,9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11 336,9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041020Д000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4 974,9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4 861,9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4 861,9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041020Д000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22 200,0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15 600,0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6 475,0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 за счет средств дорожного фонда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04102ИД000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465,7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04102ИД000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465,7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«Обеспечение безопасности дорожного движения»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0410300000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1 004,2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1 144,2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1 144,2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0410305Д10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530,0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0410305Д10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530,0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Осуществление мероприятий за счет средств дорожного фонда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041030Д000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474,2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1 144,2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1 144,2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041030Д000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474,2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1 144,2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1 144,2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«Ремонт тротуаров»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0410500000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20 936,5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Осуществление мероприятий за счет средств дорожного фонда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041050Д000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15 427,5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041050Д000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15 427,5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Реализация мероприятий по благоустройству территорий (1 этап)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0410578120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5 509,0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0410578120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5 509,0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«Обеспечение транспортной безопасности»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0411000000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243,0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243,0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Осуществление мероприятий за счет средств дорожного фонда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041100Д000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243,0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243,0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041100Д000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243,0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243,0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Муниципальная программа «Формирование современной городской среды муниципального образования «Город Саратов» на 2018-2024 годы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0600000000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10 114,4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0610000000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10 114,4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«Проведение работ по благоустройству дворовых территорий многоквартирных домов»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0610100000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10 114,4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061010М000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150,0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061010М000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150,0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0610178980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9 964,4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0610178980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9 964,4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Непрограммные мероприятия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1 018,3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Другие непрограммные мероприятия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3130000000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1 018,3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31300И0000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1 018,3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31300И0000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1 018,3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ЖИЛИЩНО-КОММУНАЛЬНОЕ ХОЗЯЙСТВО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84 987,2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70 074,4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69 384,6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Жилищное хозяйство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39 657,8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27 783,8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27 785,2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34 760,9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27 783,8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27 785,2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Подпрограмма «Развитие жилищного хозяйства»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0710000000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20 257,3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19 783,8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19 785,2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0710100000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20 257,3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19 783,8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19 785,2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0710108030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11 300,0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11 718,5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11 694,2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0710108030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11 300,0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11 718,5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11 694,2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lastRenderedPageBreak/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0710108040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6 924,3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7 465,3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7 491,0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0710108040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6 924,3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7 465,3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7 491,0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0710108050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720,0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600,0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0710108050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720,0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600,0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07101И0000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1 313,0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07101И0000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1 313,0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Подпрограмма  «Снос аварийного жилищного фонда»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0740000000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14 503,6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8 000,0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«Организация работ по осуществлению сноса аварийных многоквартирных домов»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0740100000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14 503,6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8 000,0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074010М000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14 503,6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8 000,0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074010М000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14 503,6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8 000,0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Непрограммные мероприятия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4 896,9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Резервные фонды местных администраций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3110000000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4 696,0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3110000100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4 696,0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3110000100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4 696,0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lastRenderedPageBreak/>
              <w:t>Другие непрограммные мероприятия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3130000000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200,9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31300И0000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200,9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Иные бюджетные ассигнования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31300И0000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800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200,9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Коммунальное хозяйство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429,9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429,9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Подпрограмма «Развитие коммунального хозяйства»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0720000000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429,9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«Обеспечение надлежащего состояния и бесперебойного функционирования объектов бытового назначения, электро-, тепло-, газо-, водоснабжения и водоотведения, находящихся в муниципальной собственности, а также бесхозяйных сетей, принятых на учёт в ЕГРН и (или) вновь выявляемых бесхозяйных объектов теплоснабжения, проведения аварийно-восстановительных работ, участия в организации вывоза и утилизации твердых коммунальных отходов»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0720700000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31,3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072070М000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31,3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072070М000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31,3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 xml:space="preserve">Основное мероприятие «Выявление и оформление бесхозяйных объектов </w:t>
            </w:r>
            <w:r>
              <w:br/>
              <w:t xml:space="preserve">электро-, газо-, водоснабжения и водоотведения коммунальной </w:t>
            </w:r>
            <w:r>
              <w:br/>
              <w:t>(инженерной) инфраструктуры»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0720800000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398,6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072080М000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398,6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072080М000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398,6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lastRenderedPageBreak/>
              <w:t>Благоустройство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43 899,5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42 290,6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41 599,4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33 573,1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39 790,6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39 099,4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Подпрограмма «Содержание и благоустройство территорий городского округа»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0510000000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33 573,1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39 790,6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39 099,4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0510100000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26 493,7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34 049,9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34 049,9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0510105010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6 830,7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12 602,6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12 602,6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0510105010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6 830,7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12 602,6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12 602,6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051010М000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14 387,2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21 447,3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21 447,3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051010М000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7 786,8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18 167,0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18 167,0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051010М000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6 600,4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3 280,3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3 280,3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05101И0000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5 275,8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05101И0000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5 275,8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«Улучшение внешнего облика городского округа»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0510300000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6 748,6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4 740,7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4 740,7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Ликвидация несанкционированного складирования отходов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0510308140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5 338,8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4 440,7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4 440,7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0510308140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5 338,8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4 440,7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4 440,7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051030М000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1 409,8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300,0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051030М000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1 409,8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300,0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«Проведение мероприятий по инвентаризации зеленых насаждений»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0510400000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330,8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308,8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051040М000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330,8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308,8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051040М000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330,8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308,8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Муниципальная программа «Формирование современной городской среды муниципального образования «Город Саратов» на 2018-2024 годы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0600000000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4 814,0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0610000000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657,6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«Проведение работ по благоустройству дворовых территорий многоквартирных домов»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0610100000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657,6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0610178980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657,6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0610178980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657,6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Подпрограмма «Благоустройство общественных территорий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0620000000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4 156,4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062F200000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4 156,4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062F2П5550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4 156,4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062F2П5550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4 156,4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lastRenderedPageBreak/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4 766,9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2 000,0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Подпрограмма «Развитие коммунального хозяйства»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0720000000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4 766,9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2 000,0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0720600000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4 766,9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2 000,0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072060М000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4 766,9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2 000,0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072060М000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4 766,9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2 000,0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Непрограммные мероприятия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745,5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500,0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Резервные фонды местных администраций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3110000000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3110000100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3110000100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Другие непрограммные мероприятия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3130000000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545,5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500,0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Снос самовольных построек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3130008340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500,0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3130008340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500,0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31300И0000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45,5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Иные бюджетные ассигнования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31300И0000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800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45,5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Другие вопросы в области жилищно-коммунального хозяйства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Непрограммные мероприятия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Другие непрограммные мероприятия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3130000000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Расходы, связанные с содержанием объектов имущественной части муниципальной казны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3130008330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3130008330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ОБРАЗОВАНИЕ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2 494 506,9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2 012 551,4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2 007 773,3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Дошкольное образование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926 446,3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739 000,3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735 400,3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925 979,7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738 870,3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735 270,3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Подпрограмма «Развитие системы дошкольного образования»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1010000000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925 979,7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738 870,3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735 270,3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«Обеспечение предоставления общедоступного и бесплатного дошкольного образования по общеобразовательным программам дошкольного образования»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1010100000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893 142,0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731 755,5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731 955,5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1010105010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330 692,2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292 803,8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293 003,8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1010105010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330 692,2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292 803,8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293 003,8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1010176700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555 068,8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438 951,7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438 951,7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1010176700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555 068,8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438 951,7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438 951,7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1010179Г40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7 381,0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1010179Г40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7 381,0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lastRenderedPageBreak/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1010200000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3 314,8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3 314,8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3 314,8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1010276900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3 314,8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3 314,8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3 314,8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1010276900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3 314,8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3 314,8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3 314,8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«Совершенствование материально-технической базы и инфраструктуры муниципальных дошкольных образовательных учреждений»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1010600000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29 420,3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3 800,0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101060М000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6 804,9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3 800,0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101060М000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6 804,9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3 800,0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1010672Г00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20 000,0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1010672Г00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20 000,0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1010679994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1 110,0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1010679994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1 110,0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10106S2Г00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1 505,4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10106S2Г00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1 505,4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«Обеспечение пожарной безопасности в муниципальных дошкольных образовательных учреждениях»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1010800000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102,6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101080М000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102,6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101080М000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102,6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Муниципальная программа «Повышение энергоэффективности и энергосбережения в муниципальном образовании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100,0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Подпрограмма «Энергосбережение и повышение энергоэффективности в организациях бюджетной сферы»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1120000000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100,0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«Проведение мероприятий по энергосбережению и повышению энергетической эффективности, в том числе в соответствии с энергетическими паспортами объектов муниципальной собственности»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1120100000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100,0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112010М000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100,0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112010М000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100,0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lastRenderedPageBreak/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Подпрограмма «Обучение по охране труда руководителей и специалистов»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1320000000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1320100000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132010М000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132010М000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Непрограммные мероприятия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336,6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Другие непрограммные мероприятия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3130000000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336,6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31300И0000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336,6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31300И0000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336,6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Общее образование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1 363 791,1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1 122 559,9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1 121 378,6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0800000000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362,5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362,5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362,5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Подпрограмма 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0810000000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362,5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362,5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362,5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0810100000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362,5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362,5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362,5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081010М000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362,5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362,5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362,5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081010М000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362,5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362,5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362,5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1 362 782,0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1 122 157,4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1 120 976,1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Подпрограмма «Развитие системы общего образования»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1 362 782,0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1 122 157,4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1 120 976,1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«Обеспечение предоставления общедоступного и бесплатного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1 181 862,6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986 422,0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986 422,0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1030105010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144 113,5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152 077,8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152 077,8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1030105010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144 113,5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152 077,8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152 077,8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1030105030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626,4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490,4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490,4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1030105030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626,3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490,4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490,4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Иные бюджетные ассигнования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1030105030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800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0,1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1030177000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953 566,8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774 584,0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774 584,0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1030177000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13 545,4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11 053,3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11 053,3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1030177000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401,7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401,7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401,7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1030177000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939 619,7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763 129,0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763 129,0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Оснащение оборудованием, мебелью, инвентарем, средствами обучения и воспитания, а также оснащение библиотечного фонда муниципальных образовательных организаций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1030178870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3 380,1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1030178870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3 380,1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1030179Г40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19 979,0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1030179Г40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350,0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1030179Г40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19 629,0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10301R3030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60 196,8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59 269,8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59 269,8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10301R3030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1 328,0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1 328,0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1 328,0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10301R3030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58 868,8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57 941,8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57 941,8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lastRenderedPageBreak/>
              <w:t>Основное мероприятие «Предоставление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1030200000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144 308,6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121 677,3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120 496,0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Обеспечение горячим питанием обучающихся 1-4 классов, посещающих группы продленного дня (за счет средств бюджета муниципального образования «Город Саратов»)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1030205040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23 937,2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1030205040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23 937,2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1030205050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1 547,6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1030205050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1 547,6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lastRenderedPageBreak/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1030205060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1 375,2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1030205060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1 375,2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(за счет средств бюджета муниципального образования «Город Саратов»)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1030207080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2 561,2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6 789,9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6 789,9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1030207080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61,2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61,2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61,2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1030207080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2 500,0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6 728,7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6 728,7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1030277200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21 616,2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21 616,2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21 616,2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1030277200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102,0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102,0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102,0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1030277200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21 514,2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21 514,2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21 514,2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lastRenderedPageBreak/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10302L3040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93 271,2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93 271,2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92 089,9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10302L3040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93 271,2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93 271,2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92 089,9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«Совершенствование материально-технической базы и инфраструктуры муниципальных общеобразовательных учреждений»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1030600000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22 767,5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103060М000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8 449,0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103060М000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8 449,0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1030672Г00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8 500,0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1030672Г00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8 500,0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Проведение капитальных и текущих ремонтов спортивных залов муниципальных образовательных организаций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1030672Г05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4 500,0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1030672Г05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4 500,0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1030679994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340,0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1030679994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340,0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lastRenderedPageBreak/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10306S2Г00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639,8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10306S2Г00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639,8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Проведение капитальных и текущих ремонтов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10306S2Г05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338,7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10306S2Г05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338,7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Реализация регионального проекта (программы) в целях выполнения задач федерального проекта «Цифровая образовательная среда»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103E400000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589,0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544,3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544,3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Обеспечение условий для внедрения цифровой образовательной среды в общеобразовательных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103E4U1330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589,0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544,3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544,3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103E4U1330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25,6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25,6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25,6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103E4U1330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563,4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518,7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518,7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Реализация регионального проекта (программы) в целях выполнения задач федерального проекта «Патриотическое воспитание граждан»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103EВ00000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13 254,2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13 513,8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13 513,8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103EВ51790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13 254,2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13 513,8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13 513,8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103EВ51790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280,1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280,1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280,1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103EВ51790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12 974,1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13 233,7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13 233,7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Подпрограмма «Обучение по охране труда руководителей и специалистов»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1320000000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1320100000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132010М000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132010М000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Непрограммные мероприятия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606,6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Другие непрограммные мероприятия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3130000000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606,6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31300И0000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606,6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31300И0000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606,6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Дополнительное образование детей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84 177,8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49 870,7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49 870,7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84 177,8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49 870,7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49 870,7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lastRenderedPageBreak/>
              <w:t xml:space="preserve"> 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1020000000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84 177,8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49 870,7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49 870,7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1020100000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84 177,8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49 870,7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49 870,7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1020105010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62 326,6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49 870,7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49 870,7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1020105010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62 326,6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49 870,7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49 870,7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1020172500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16 237,1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1020172500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16 237,1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1020179Г40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4 392,0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1020179Г40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4 392,0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10201S2500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1 222,1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10201S2500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1 222,1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Профессиональная подготовка, переподготовка и повышение квалификации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58,0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lastRenderedPageBreak/>
              <w:t>Выполнение функций органами местного самоуправления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35,5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Расходы на обеспечение функций территориальных органов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3050000000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35,5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Расходы на обеспечение функций центрального аппарата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3050002020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35,5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3050002020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35,5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Непрограммные мероприятия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22,5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Расходы на обеспечение деятельности  прочих муниципальных учреждений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3120000000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22,5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Расходы на обеспечение деятельности централизованной бухгалтерии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3120005020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22,5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3120005020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22,5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Другие вопросы в области образования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120 033,7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101 120,5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101 123,7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54 100,1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35 167,6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35 167,6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 xml:space="preserve"> 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1020000000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44 009,4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27 549,7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27 549,7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1020100000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27 940,9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27 549,7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27 549,7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1020105010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27 940,9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27 549,7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27 549,7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1020105010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27 940,9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27 549,7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27 549,7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lastRenderedPageBreak/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1020300000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16 068,5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102030М000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16 068,5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102030М000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16 068,5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Подпрограмма «Развитие системы общего образования»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9 987,2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7 617,9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7 617,9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1030300000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9 987,2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7 617,9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7 617,9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1030307090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9 987,2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7 617,9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7 617,9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1030307090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9 987,2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7 617,9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7 617,9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1050000000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103,5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«Организация проведения независимой оценки качества условий оказания услуг муниципальными образовательными учреждениями»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1050400000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103,5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105040М000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103,5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105040М000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103,5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lastRenderedPageBreak/>
              <w:t>Непрограммные мероприятия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65 933,6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65 952,9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65 956,1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Расходы на обеспечение деятельности  прочих муниципальных учреждений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3120000000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65 933,6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65 952,9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65 956,1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Расходы на обеспечение деятельности централизованной бухгалтерии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3120005020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64 459,7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64 479,0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64 482,2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3120005020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59 604,3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59 604,3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59 604,3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3120005020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4 828,2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4 850,7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4 850,7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Иные бюджетные ассигнования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3120005020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800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27,2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24,0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27,2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3120077300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1 473,9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1 473,9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1 473,9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3120077300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1 473,9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1 473,9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1 473,9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СОЦИАЛЬНАЯ ПОЛИТИКА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62 162,3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60 872,8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60 872,8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Охрана семьи и детства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62 162,3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60 872,8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60 872,8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62 162,3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60 872,8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60 872,8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Подпрограмма «Развитие системы дошкольного образования»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1010000000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60 504,8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60 504,8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60 504,8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«Предоставление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1010300000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60 504,8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60 504,8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60 504,8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Компенсация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1010377900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60 504,8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60 504,8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60 504,8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Социальное обеспечение и иные выплаты населению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1010377900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60 504,8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60 504,8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60 504,8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Подпрограмма «Развитие системы общего образования»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1 657,5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368,0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368,0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«Предоставление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1030800000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368,0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368,0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368,0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lastRenderedPageBreak/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1030877160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364,4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364,4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364,4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Социальное обеспечение и иные выплаты населению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1030877160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364,4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364,4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364,4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1030877300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3,6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1030877300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3,6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lastRenderedPageBreak/>
              <w:t>Основное мероприятие «Предоставление денежной компенсации бесплатного двухразового питания родителям (законным представителям) обучающихся с ограниченными возможностями здоровья»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1030900000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1 289,5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103090М000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1 289,5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103090М000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14,7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Социальное обеспечение и иные выплаты населению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103090М000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1 274,8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АДМИНИСТРАЦИЯ ОКТЯБРЬСКОГО РАЙОНА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1 550 695,4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1 336 769,7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1 335 435,4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ОБЩЕГОСУДАРСТВЕННЫЕ ВОПРОСЫ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80 504,8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77 005,4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77 005,7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80 149,0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76 823,5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76 823,5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Выполнение функций органами местного самоуправления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80 149,0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76 823,5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76 823,5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Расходы на обеспечение функций территориальных органов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3050000000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80 149,0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76 823,5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76 823,5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Расходы на обеспечение функций центрального аппарата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3050002020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74 194,7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70 904,4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70 904,4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3050002020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71 628,5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67 419,3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67 419,3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3050002020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2 564,6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3 485,1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3 485,1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Социальное обеспечение и иные выплаты населению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3050002020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lastRenderedPageBreak/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3050004050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245,9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245,9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245,9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3050004050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245,9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245,9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245,9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3050004070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553,2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553,2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553,2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3050004070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553,2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553,2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553,2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 обеспечение деятельности штатных работников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3050077120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4 124,2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4 124,2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4 124,2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3050077120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3 504,9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3 221,6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3 221,6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3050077120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619,3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902,6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902,6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3050077130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59,4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24,2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24,2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3050077130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59,4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24,2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24,2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3050077800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971,6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971,6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971,6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3050077800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473,3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376,9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376,9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3050077800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498,3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594,7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594,7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Судебная система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2,2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Выполнение функций органами местного самоуправления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2,2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Расходы на обеспечение функций территориальных органов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3050000000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2,2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lastRenderedPageBreak/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3050051200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2,2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3050051200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2,2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Другие общегосударственные вопросы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350,0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180,0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180,0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Непрограммные мероприятия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350,0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180,0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180,0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Другие непрограммные мероприятия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3130000000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350,0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180,0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180,0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3130008080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350,0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180,0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180,0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3130008080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350,0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180,0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180,0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НАЦИОНАЛЬНАЯ ОБОРОНА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90,0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Мобилизационная подготовка экономики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90,0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Непрограммные мероприятия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90,0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Другие непрограммные мероприятия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3130000000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90,0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Мероприятия по обеспечению мобилизационной готовности экономики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3130008020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90,0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3130008020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90,0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НАЦИОНАЛЬНАЯ БЕЗОПАСНОСТЬ И ПРАВООХРАНИТЕЛЬНАЯ ДЕЯТЕЛЬНОСТЬ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56,6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56,6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Непрограммные мероприятия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56,6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Резервные фонды местных администраций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3110000000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56,6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3110000100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56,6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3110000100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56,6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НАЦИОНАЛЬНАЯ ЭКОНОМИКА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236 270,6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206 317,4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206 317,4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Сельское хозяйство и рыболовство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4 579,9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1 622,5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1 622,5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4 579,9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1 622,5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1 622,5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Подпрограмма «Содержание и благоустройство территорий городского округа»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0510000000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4 579,9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1 622,5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1 622,5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«Улучшение внешнего облика городского округа»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0510300000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4 579,9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1 622,5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1 622,5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 за счет средств бюджета города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05103040А0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597,4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05103040А0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597,4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0510377130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3 982,5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1 622,5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1 622,5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0510377130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3 982,5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1 622,5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1 622,5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Дорожное хозяйство (дорожные фонды)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231 690,7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204 694,9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204 694,9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201 303,6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204 694,9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204 694,9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Подпрограмма «Совершенствование и развитие сети автомобильных дорог»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0410000000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201 303,6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204 694,9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204 694,9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lastRenderedPageBreak/>
              <w:t>Основное мероприятие «Капитальный ремонт, ремонт и содержание автомобильных дорог общего пользования местного значения»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0410200000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175 544,5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203 551,9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203 551,9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0410205Д10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175 544,5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203 551,9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203 551,9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0410205Д10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175 544,5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203 551,9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203 551,9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«Обеспечение безопасности дорожного движения»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0410300000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900,0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900,0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900,0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0410305Д10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900,0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0410305Д10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900,0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Осуществление мероприятий за счет средств дорожного фонда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041030Д000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900,0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900,0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041030Д000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900,0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900,0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«Ремонт тротуаров»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0410500000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24 859,1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Осуществление мероприятий за счет средств дорожного фонда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041050Д000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20 071,1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041050Д000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20 071,1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Реализация мероприятий по благоустройству территорий (1 этап)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0410578120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4 788,0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0410578120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4 788,0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«Обеспечение транспортной безопасности»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0411000000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243,0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243,0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lastRenderedPageBreak/>
              <w:t>Осуществление мероприятий за счет средств дорожного фонда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041100Д000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243,0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243,0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041100Д000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243,0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243,0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Муниципальная программа «Формирование современной городской среды муниципального образования «Город Саратов» на 2018-2024 годы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0600000000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30 387,1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0610000000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14 479,7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«Проведение работ по благоустройству дворовых территорий многоквартирных домов»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0610100000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5 215,0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0610178980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5 215,0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0610178980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5 215,0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061F200000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9 264,7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061F2П5550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9 264,7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061F2П5550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9 264,7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Подпрограмма «Благоустройство общественных территорий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0620000000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15 907,4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062F200000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15 907,4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lastRenderedPageBreak/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062F2П5550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15 907,4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062F2П5550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15 907,4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ЖИЛИЩНО-КОММУНАЛЬНОЕ ХОЗЯЙСТВО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102 396,6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35 684,0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34 815,0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Жилищное хозяйство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19 175,3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9 740,0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9 590,0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12 314,5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9 740,0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9 590,0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Подпрограмма «Развитие жилищного хозяйства»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0710000000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4 650,5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4 740,0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4 590,0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0710100000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4 650,5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4 740,0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4 590,0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0710108030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2 867,8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2 700,0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2 550,0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0710108030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2 867,8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2 700,0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2 550,0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0710108040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1 078,0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1 230,0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1 230,0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0710108040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1 078,0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1 230,0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1 230,0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lastRenderedPageBreak/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0710108050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644,7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750,0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750,0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0710108050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644,7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750,0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750,0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Обследование вентиляционных каналов и дымоходов от газоиспользующего оборудования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0710108180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0710108180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Подпрограмма  «Снос аварийного жилищного фонда»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0740000000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7 664,0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5 000,0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«Организация работ по осуществлению сноса аварийных многоквартирных домов»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0740100000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7 664,0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5 000,0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074010М000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7 664,0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5 000,0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074010М000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7 664,0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5 000,0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Непрограммные мероприятия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6 860,8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Резервные фонды местных администраций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3110000000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6 819,4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3110000100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6 819,4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3110000100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6 819,4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Другие непрограммные мероприятия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3130000000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41,4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31300И0000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41,4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Иные бюджетные ассигнования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31300И0000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800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41,4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Благоустройство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83 143,3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25 944,0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25 225,0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lastRenderedPageBreak/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18 377,7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24 010,0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23 291,0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Подпрограмма «Содержание и благоустройство территорий городского округа»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0510000000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17 988,3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24 010,0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23 291,0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0510100000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16 126,6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21 209,4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21 209,4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0510105010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6 369,6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12 708,2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12 708,2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0510105010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6 369,6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12 708,2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12 708,2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051010М000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8 742,2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8 501,2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8 501,2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051010М000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7 232,1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6 861,0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6 861,0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051010М000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1 510,1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1 640,2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1 640,2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0510178980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1 014,8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0510178980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1 014,8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«Улучшение внешнего облика городского округа»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0510300000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1 679,6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2 081,6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2 081,6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Ликвидация несанкционированного складирования отходов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0510308140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501,5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903,5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903,5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0510308140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501,5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903,5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903,5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051030М000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1 178,1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1 178,1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1 178,1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051030М000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1 178,1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1 178,1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1 178,1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lastRenderedPageBreak/>
              <w:t>Основное мероприятие «Проведение мероприятий по инвентаризации зеленых насаждений»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0510400000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182,1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719,0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051040М000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182,1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719,0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051040М000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182,1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719,0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Подпрограмма «Содержание, ремонт и развитие инженерных сетей»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0520000000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389,4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«Наружное освещение улиц городского округа»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0520100000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389,4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052010М000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389,4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052010М000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389,4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Муниципальная программа «Формирование современной городской среды муниципального образования «Город Саратов» на 2018-2024 годы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0600000000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63 347,7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0610000000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529,8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061F200000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529,8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061F2П5550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529,8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061F2П5550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529,8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Подпрограмма «Благоустройство общественных территорий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0620000000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62 817,9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062F200000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62 817,9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lastRenderedPageBreak/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062F2П5550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62 817,9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062F2П5550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55 164,2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062F2П5550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7 653,7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1 181,7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1 734,0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1 734,0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Подпрограмма «Развитие коммунального хозяйства»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0720000000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1 181,7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1 734,0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1 734,0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0720600000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1 181,7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1 734,0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1 734,0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072060М000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1 181,7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1 734,0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1 734,0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072060М000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1 181,7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1 734,0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1 734,0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Непрограммные мероприятия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236,2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200,0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Резервные фонды местных администраций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3110000000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199,2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3110000100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199,2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3110000100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199,2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Другие непрограммные мероприятия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3130000000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37,0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200,0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Снос самовольных построек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3130008340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37,0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200,0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3130008340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37,0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200,0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Другие вопросы в области жилищно-коммунального хозяйства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78,0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lastRenderedPageBreak/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78,0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Подпрограмма «Снос объектов муниципального жилого и нежилого фонда»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0750000000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78,0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«Организация работ по осуществлению сноса объектов муниципального жилого и нежилого фонда»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0750100000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78,0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075010М000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78,0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075010М000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78,0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ОБРАЗОВАНИЕ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1 101 747,7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988 232,0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987 746,4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Дошкольное образование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403 913,7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366 798,9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366 798,9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403 885,3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366 498,1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366 498,1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Подпрограмма «Развитие системы дошкольного образования»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1010000000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403 885,3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366 498,1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366 498,1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«Обеспечение предоставления общедоступного и бесплатного дошкольного образования по общеобразовательным программам дошкольного образования»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1010100000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396 125,7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364 833,0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364 833,0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1010105010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156 346,4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146 402,4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146 402,4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1010105010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156 346,4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146 402,4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146 402,4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1010176700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236 546,3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218 430,6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218 430,6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1010176700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236 546,3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218 430,6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218 430,6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lastRenderedPageBreak/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1010179Г40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3 233,0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1010179Г40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3 233,0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1010200000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1 665,1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1 665,1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1 665,1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1010276900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1 665,1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1 665,1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1 665,1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1010276900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1 665,1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1 665,1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1 665,1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«Совершенствование материально-технической базы и инфраструктуры муниципальных дошкольных образовательных учреждений»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1010600000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5 793,3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101060М000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932,1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101060М000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932,1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1010672Г00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1010672Г00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lastRenderedPageBreak/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1010679994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560,0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1010679994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560,0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10106S2Г00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301,2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10106S2Г00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301,2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«Обеспечение пожарной безопасности в муниципальных дошкольных образовательных учреждениях»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1010800000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301,2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101080М000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301,2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101080М000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301,2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300,8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300,8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Подпрограмма «Специальная оценка условий труда»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1310000000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248,0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248,0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1310100000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248,0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248,0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131010М000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248,0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248,0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131010М000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248,0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248,0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lastRenderedPageBreak/>
              <w:t>Подпрограмма «Обучение по охране труда руководителей и специалистов»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1320000000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52,8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52,8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1320100000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52,8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52,8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132010М000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52,8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52,8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132010М000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52,8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52,8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Непрограммные мероприятия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28,4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Другие непрограммные мероприятия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3130000000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28,4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31300И0000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28,4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31300И0000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28,4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Общее образование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600 671,6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534 809,1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534 323,5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0800000000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203,4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203,4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203,4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Подпрограмма 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0810000000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203,4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203,4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203,4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0810100000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203,4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203,4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203,4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081010М000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203,4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203,4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203,4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081010М000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203,4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203,4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203,4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lastRenderedPageBreak/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600 468,2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534 605,7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534 120,1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Подпрограмма «Развитие системы общего образования»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600 468,2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534 605,7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534 120,1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«Обеспечение предоставления общедоступного и бесплатного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528 807,4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475 450,5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475 450,5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1030105010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64 306,4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64 375,1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64 375,1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1030105010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64 306,4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64 375,1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64 375,1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1030177000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430 205,1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387 415,2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387 415,2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1030177000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430 205,1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387 415,2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387 415,2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Оснащение оборудованием, мебелью, инвентарем, средствами обучения и воспитания, а также оснащение библиотечного фонда муниципальных образовательных организаций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1030178870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1 523,8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1030178870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1 523,8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1030179Г40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8 751,0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1030179Г40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8 751,0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lastRenderedPageBreak/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10301R3030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24 021,2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23 660,2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23 660,2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10301R3030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24 021,2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23 660,2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23 660,2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1030200000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55 234,0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52 311,0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51 825,4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Обеспечение горячим питанием обучающихся 1-4 классов, посещающих группы продленного дня (за счет средств бюджета муниципального образования «Город Саратов»)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1030205040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3 932,7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1030205040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3 932,7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lastRenderedPageBreak/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1030205050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616,3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1030205050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616,3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1030205060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95,1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1030205060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95,1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lastRenderedPageBreak/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(за счет средств бюджета муниципального образования «Город Саратов»)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1030207080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1 342,3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3 063,4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3 063,4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1030207080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1 342,3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3 063,4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3 063,4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1030277200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10 911,8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10 911,8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10 911,8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1030277200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10 911,8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10 911,8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10 911,8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10302L3040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38 335,8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38 335,8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37 850,2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10302L3040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38 335,8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38 335,8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37 850,2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1030400000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130,6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130,6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130,6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lastRenderedPageBreak/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1030476900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130,6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130,6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130,6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1030476900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130,6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130,6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130,6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«Совершенствование материально-технической базы и инфраструктуры муниципальных общеобразовательных учреждений»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1030600000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9 637,0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103060М000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5 633,5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103060М000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5 633,5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1030672Г00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1030672Г00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Проведение капитальных и текущих ремонтов спортивных залов муниципальных образовательных организаций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1030672Г05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1 500,0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1030672Г05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1 500,0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1030679994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240,0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1030679994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240,0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10306S2Г00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150,6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10306S2Г00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150,6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Проведение капитальных и текущих ремонтов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10306S2Г05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112,9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10306S2Г05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112,9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Реализация регионального проекта (программы) в целях выполнения задач федерального проекта «Цифровая образовательная среда»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103E400000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243,0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250,5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250,5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Обеспечение условий для внедрения цифровой образовательной среды в общеобразовательных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103E4U1330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243,0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250,5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250,5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103E4U1330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243,0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250,5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250,5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Реализация регионального проекта (программы) в целях выполнения задач федерального проекта «Патриотическое воспитание граждан»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103EВ00000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6 416,2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6 463,1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6 463,1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lastRenderedPageBreak/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103EВ51790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6 416,2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6 463,1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6 463,1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103EВ51790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6 416,2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6 463,1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6 463,1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Дополнительное образование детей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36 882,1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29 089,3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29 089,3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36 882,1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29 089,3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29 089,3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 xml:space="preserve"> 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1020000000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36 882,1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29 089,3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29 089,3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1020100000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36 882,1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29 089,3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29 089,3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1020105010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27 421,8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29 089,3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29 089,3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1020105010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27 421,8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29 089,3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29 089,3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1020172500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6 979,9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1020172500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6 979,9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1020179Г40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1 955,0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1020179Г40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1 955,0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10201S2500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525,4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10201S2500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525,4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Профессиональная подготовка, переподготовка и повышение квалификации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21,1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Выполнение функций органами местного самоуправления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21,1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Расходы на обеспечение функций территориальных органов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3050000000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21,1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Расходы на обеспечение функций центрального аппарата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3050002020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21,1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3050002020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21,1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Другие вопросы в области образования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60 259,1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57 534,7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57 534,7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18 277,4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18 749,6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18 749,6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 xml:space="preserve"> 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1020000000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15 415,1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16 293,3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16 293,3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1020100000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15 415,1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16 293,3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16 293,3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1020105010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15 415,1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16 293,3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16 293,3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1020105010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15 415,1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16 293,3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16 293,3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Подпрограмма «Развитие системы общего образования»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2 792,7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2 456,3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2 456,3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1030300000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2 792,7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2 456,3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2 456,3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1030307090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2 792,7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2 456,3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2 456,3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1030307090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2 792,7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2 456,3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2 456,3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1050000000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69,6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«Организация проведения независимой оценки качества условий оказания услуг муниципальными образовательными учреждениями»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1050400000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69,6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105040М000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69,6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105040М000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69,6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Непрограммные мероприятия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41 981,7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38 785,1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38 785,1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Расходы на обеспечение деятельности  прочих муниципальных учреждений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3120000000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41 981,7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38 785,1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38 785,1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Расходы на обеспечение деятельности централизованной бухгалтерии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3120005020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41 337,1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38 140,5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38 140,5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3120005020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37 440,2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35 100,6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35 100,6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3120005020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3 895,5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3 038,5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3 038,5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Иные бюджетные ассигнования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3120005020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800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1,4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3120077300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644,6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644,6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644,6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3120077300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644,6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644,6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644,6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СОЦИАЛЬНАЯ ПОЛИТИКА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29 629,2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29 510,9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29 510,9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lastRenderedPageBreak/>
              <w:t>Охрана семьи и детства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29 629,2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29 510,9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29 510,9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29 629,2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29 510,9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29 510,9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Подпрограмма «Развитие системы дошкольного образования»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1010000000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29 379,4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29 379,4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29 379,4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«Предоставление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1010300000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29 379,4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29 379,4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29 379,4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Компенсация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1010377900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29 379,4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29 379,4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29 379,4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Социальное обеспечение и иные выплаты населению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1010377900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29 379,4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29 379,4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29 379,4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Подпрограмма «Развитие системы общего образования»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249,8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131,5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131,5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«Предоставление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1030800000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131,5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131,5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131,5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lastRenderedPageBreak/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1030877160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130,2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130,2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130,2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Социальное обеспечение и иные выплаты населению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1030877160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130,2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130,2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130,2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1030877300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1,3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1030877300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1,3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lastRenderedPageBreak/>
              <w:t>Основное мероприятие «Предоставление денежной компенсации бесплатного двухразового питания родителям (законным представителям) обучающихся с ограниченными возможностями здоровья»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1030900000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118,3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103090М000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118,3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Социальное обеспечение и иные выплаты населению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103090М000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118,3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АДМИНИСТРАЦИЯ ФРУНЗЕНСКОГО РАЙОНА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1 486 305,8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857 315,1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848 679,6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ОБЩЕГОСУДАРСТВЕННЫЕ ВОПРОСЫ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77 410,1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73 827,6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73 828,0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77 372,1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73 676,0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73 676,0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Выполнение функций органами местного самоуправления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77 372,1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73 676,0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73 676,0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Расходы на обеспечение функций территориальных органов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3050000000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77 372,1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73 676,0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73 676,0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Расходы на обеспечение функций центрального аппарата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3050002020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73 484,2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70 138,2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70 138,2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3050002020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70 348,2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67 333,2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67 333,2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3050002020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2 699,8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2 805,0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2 805,0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Социальное обеспечение и иные выплаты населению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3050002020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Иные бюджетные ассигнования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3050002020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800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433,9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lastRenderedPageBreak/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3050004050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292,5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349,4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349,4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3050004050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292,5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349,4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349,4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3050004070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1 158,5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773,5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773,5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3050004070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1 158,5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773,5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773,5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 обеспечение деятельности штатных работников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3050077120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1 833,0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1 833,0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1 833,0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3050077120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1 808,0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1 808,0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1 808,0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3050077120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25,0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3050077130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45,1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23,1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23,1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3050077130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45,1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23,1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23,1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3050077800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558,8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558,8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558,8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3050077800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388,8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388,8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388,8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3050077800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170,0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170,0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170,0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Судебная система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Выполнение функций органами местного самоуправления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Расходы на обеспечение функций территориальных органов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3050000000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lastRenderedPageBreak/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3050051200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3050051200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Другие общегосударственные вопросы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33,0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150,0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150,0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Непрограммные мероприятия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33,0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150,0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150,0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Другие непрограммные мероприятия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3130000000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33,0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150,0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150,0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3130008080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33,0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150,0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150,0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3130008080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33,0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150,0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150,0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НАЦИОНАЛЬНАЯ ОБОРОНА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Мобилизационная подготовка экономики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Непрограммные мероприятия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Другие непрограммные мероприятия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3130000000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Мероприятия по обеспечению мобилизационной готовности экономики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3130008020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3130008020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НАЦИОНАЛЬНАЯ ЭКОНОМИКА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167 485,3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123 803,8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118 495,7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Сельское хозяйство и рыболовство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3 023,8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1 548,8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1 548,8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3 023,8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1 548,8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1 548,8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Подпрограмма «Содержание и благоустройство территорий городского округа»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0510000000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3 023,8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1 548,8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1 548,8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«Улучшение внешнего облика городского округа»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0510300000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3 023,8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1 548,8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1 548,8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lastRenderedPageBreak/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0510377130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3 023,8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1 548,8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1 548,8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0510377130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3 023,8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1 548,8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1 548,8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Дорожное хозяйство (дорожные фонды)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164 461,5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122 255,0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116 946,9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151 945,8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122 255,0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116 946,9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Подпрограмма «Совершенствование и развитие сети автомобильных дорог»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0410000000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151 945,8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122 255,0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116 946,9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«Капитальный ремонт, ремонт и содержание автомобильных дорог общего пользования местного значения»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0410200000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149 721,2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121 655,0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116 346,9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0410205Д10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133 178,1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108 915,6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108 915,6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0410205Д10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133 178,1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108 915,6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108 915,6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Осуществление мероприятий за счет средств дорожного фонда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041020Д000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14 415,8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12 739,4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7 431,3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041020Д000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1 676,4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041020Д000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12 739,4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12 739,4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7 431,3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0410278980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2 127,3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0410278980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2 127,3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«Обеспечение безопасности дорожного движения»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0410300000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590,7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600,0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0410305Д10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0410305Д10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Осуществление мероприятий за счет средств дорожного фонда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041030Д000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290,7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600,0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041030Д000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290,7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600,0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«Ремонт тротуаров»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0410500000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1 633,9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Осуществление мероприятий за счет средств дорожного фонда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041050Д000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10,9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041050Д000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10,9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Реализация мероприятий по благоустройству территорий (1 этап)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0410578120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1 623,0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0410578120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1 623,0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Муниципальная программа «Формирование современной городской среды муниципального образования «Город Саратов» на 2018-2024 годы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0600000000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12 515,7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0610000000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12 515,7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«Проведение работ по благоустройству дворовых территорий многоквартирных домов»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0610100000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12 515,7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lastRenderedPageBreak/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061010М000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119,6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061010М000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119,6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0610178980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12 396,1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0610178980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12 396,1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ЖИЛИЩНО-КОММУНАЛЬНОЕ ХОЗЯЙСТВО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75 450,2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55 300,1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55 010,4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Жилищное хозяйство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6 839,4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7 556,5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7 513,6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6 821,4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7 556,5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7 513,6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Подпрограмма «Развитие жилищного хозяйства»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0710000000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3 359,4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4 556,5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4 513,6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0710100000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3 359,4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4 556,5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4 513,6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0710108030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1 006,5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916,5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873,6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0710108030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1 006,5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916,5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873,6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0710108040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1 638,9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3 340,0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3 340,0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0710108040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1 638,9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3 340,0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3 340,0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0710108050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105,0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300,0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0710108050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105,0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300,0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07101И0000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609,0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07101И0000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609,0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Подпрограмма  «Снос аварийного жилищного фонда»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0740000000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3 462,0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3 000,0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«Организация работ по осуществлению сноса аварийных многоквартирных домов»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0740100000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3 462,0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3 000,0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074010М000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3 462,0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3 000,0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074010М000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3 462,0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3 000,0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Непрограммные мероприятия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18,0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Другие непрограммные мероприятия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3130000000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18,0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31300И0000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18,0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Иные бюджетные ассигнования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31300И0000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800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18,0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Благоустройство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68 493,8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47 743,6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47 496,8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34 191,3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46 553,6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46 306,8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lastRenderedPageBreak/>
              <w:t>Подпрограмма «Содержание и благоустройство территорий городского округа»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0510000000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34 191,3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46 553,6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46 306,8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0510100000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32 836,7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44 583,2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44 583,2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0510105010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27 437,7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37 397,0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37 397,0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0510105010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27 437,7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37 397,0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37 397,0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051010М000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4 046,1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7 186,2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7 186,2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051010М000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2 536,0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5 546,0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5 546,0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051010М000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1 510,1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1 640,2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1 640,2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05101И0000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1 352,9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05101И0000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1 352,9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«Улучшение внешнего облика городского округа»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0510300000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1 354,6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1 723,6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1 723,6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Ликвидация несанкционированного складирования отходов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0510308140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672,9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673,6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673,6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0510308140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672,9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673,6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673,6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051030М000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681,7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1 050,0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1 050,0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051030М000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681,7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1 050,0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1 050,0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lastRenderedPageBreak/>
              <w:t>Основное мероприятие «Проведение мероприятий по инвентаризации зеленых насаждений»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0510400000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246,8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051040М000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246,8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051040М000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246,8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Муниципальная программа «Формирование современной городской среды муниципального образования «Город Саратов» на 2018-2024 годы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0600000000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33 207,0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0610000000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160,9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«Проведение работ по благоустройству дворовых территорий многоквартирных домов»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0610100000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160,9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0610178980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160,9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0610178980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160,9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Подпрограмма «Благоустройство общественных территорий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0620000000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33 046,1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062F200000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33 046,1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Реализация программ формирования современной городской среды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062F255550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31 204,0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062F255550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31 204,0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lastRenderedPageBreak/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062F2П5550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1 842,1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062F2П5550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1 293,1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062F2П5550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549,0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643,9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1 000,0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Подпрограмма «Развитие коммунального хозяйства»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0720000000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643,9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1 000,0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0720600000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643,9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1 000,0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072060М000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643,9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1 000,0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072060М000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643,9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1 000,0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Непрограммные мероприятия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451,6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190,0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190,0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Резервные фонды местных администраций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3110000000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3110000100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3110000100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Другие непрограммные мероприятия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3130000000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251,6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190,0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190,0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Снос самовольных построек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3130008340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190,0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190,0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190,0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3130008340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190,0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190,0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190,0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31300И0000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61,6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31300И0000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61,6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Другие вопросы в области жилищно-коммунального хозяйства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117,0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117,0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Подпрограмма «Снос объектов муниципального жилого и нежилого фонда»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0750000000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117,0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«Организация работ по осуществлению сноса объектов муниципального жилого и нежилого фонда»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0750100000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117,0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075010М000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117,0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075010М000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117,0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ОХРАНА ОКРУЖАЮЩЕЙ СРЕДЫ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06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2 764,1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Другие вопросы в области охраны окружающей среды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06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2 764,1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06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2 764,1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Подпрограмма «Содержание и благоустройство территорий городского округа»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06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0510000000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2 764,1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«Улучшение внешнего облика городского округа»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06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0510300000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2 764,1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Реализация природоохранных мероприятий за счет экологических платежей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06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051030Э000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2 764,1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06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051030Э000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2 764,1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ОБРАЗОВАНИЕ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1 148 848,2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584 614,6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584 340,6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Дошкольное образование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178 023,5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184 940,3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184 940,3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0800000000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31,8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Подпрограмма 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0810000000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31,8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0810100000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31,8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081010М000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31,8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081010М000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31,8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2 680,0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Подпрограмма «Сохранение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0920000000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2 680,0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«Проведение работ по сохранению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0920100000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2 680,0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092010М000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2 680,0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092010М000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2 680,0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lastRenderedPageBreak/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175 311,7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184 940,3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184 940,3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Подпрограмма «Развитие системы дошкольного образования»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1010000000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175 311,7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184 940,3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184 940,3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«Обеспечение предоставления общедоступного и бесплатного дошкольного образования по общеобразовательным программам дошкольного образования»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1010100000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168 688,1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184 491,0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184 491,0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1010105010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59 013,5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57 637,0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57 637,0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1010105010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59 013,5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57 637,0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57 637,0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1010176700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108 102,7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126 854,0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126 854,0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1010176700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108 102,7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126 854,0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126 854,0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1010179Г40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1 572,0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1010179Г40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1 572,0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1010200000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449,3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449,3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449,3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lastRenderedPageBreak/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1010276900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449,3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449,3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449,3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1010276900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449,3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449,3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449,3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«Совершенствование материально-технической базы и инфраструктуры муниципальных дошкольных образовательных учреждений»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1010600000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6 174,2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101060М000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1 343,1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101060М000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1 343,1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1010672Г00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1010672Г00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1010679994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530,0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1010679994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530,0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10106S2Г00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301,1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10106S2Г00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301,1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Общее образование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871 528,9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318 922,8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318 648,8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0800000000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84,6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Подпрограмма 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0810000000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84,6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0810100000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84,6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081010М000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84,6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081010М000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84,6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869 529,1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318 922,8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318 648,8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Подпрограмма «Развитие системы общего образования»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869 529,1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318 922,8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318 648,8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«Обеспечение предоставления общедоступного и бесплатного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316 048,3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286 461,7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286 461,7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1030105010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44 039,1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47 449,5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47 449,5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1030105010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44 039,1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47 449,5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47 449,5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lastRenderedPageBreak/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1030177000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253 635,1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225 071,0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225 071,0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1030177000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253 635,1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225 071,0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225 071,0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Оснащение оборудованием, мебелью, инвентарем, средствами обучения и воспитания, а также оснащение библиотечного фонда муниципальных образовательных организаций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1030178870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794,6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1030178870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794,6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1030179Г40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4 746,0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1030179Г40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4 746,0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10301R3030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12 833,6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13 941,2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13 941,2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10301R3030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12 833,6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13 941,2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13 941,2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1030200000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29 980,4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28 792,4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28 518,4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lastRenderedPageBreak/>
              <w:t>Обеспечение горячим питанием обучающихся 1-4 классов, посещающих группы продленного дня (за счет средств бюджета муниципального образования «Город Саратов»)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1030205040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4 970,1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1030205040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4 970,1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1030205050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189,1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1030205050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189,1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1030205060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45,9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1030205060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45,9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(за счет средств бюджета муниципального образования «Город Саратов»)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1030207080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540,5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1 542,6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1 542,6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1030207080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540,5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1 542,6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1 542,6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1030277200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5 228,0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5 616,4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5 616,4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1030277200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5 228,0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5 616,4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5 616,4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10302L3040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19 006,8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21 633,4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21 359,4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10302L3040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19 006,8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21 633,4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21 359,4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«Совершенствование материально-технической базы и инфраструктуры муниципальных общеобразовательных учреждений»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1030600000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520 451,2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Бюджетные инвестиции в объекты капитального строительства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1030606000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32 061,5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1030606000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400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32 061,5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103060М000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24 543,3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103060М000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450,0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103060М000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24 093,3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Проведение капитальных и текущих ремонтов спортивных залов муниципальных образовательных организаций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1030672Г05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1 500,0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1030672Г05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1 500,0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Реконструкция, капитальный ремонт объектов недвижимости, перепрофилируемых под использование в общеобразовательных целях, а также строительство новых объектов в составе создаваемого имущественного комплекса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1030679890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310 000,0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1030679890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400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280 600,0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1030679890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29 400,0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1030679994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250,0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1030679994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250,0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lastRenderedPageBreak/>
              <w:t>Реализация мероприятий по модернизации школьных систем образования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10306L7500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135 841,7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10306L7500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121 794,3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10306L7500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14 047,4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Проведение капитальных и текущих ремонтов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10306S2Г05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112,9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10306S2Г05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112,9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Обеспечение условий для реализации мероприятий по модернизации школьных систем образования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10306W7500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16 141,8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10306W7500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16 141,8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Реализация регионального проекта (программы) в целях выполнения задач федерального проекта «Цифровая образовательная среда»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103E400000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128,0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143,3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143,3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Обеспечение условий для внедрения цифровой образовательной среды в общеобразовательных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103E4U1330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128,0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143,3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143,3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103E4U1330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128,0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143,3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143,3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Реализация регионального проекта (программы) в целях выполнения задач федерального проекта «Патриотическое воспитание граждан»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103EВ00000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2 921,1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3 525,4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3 525,4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lastRenderedPageBreak/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103EВ51790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2 921,1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3 525,4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3 525,4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103EВ51790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2 921,1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3 525,4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3 525,4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Непрограммные мероприятия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1 915,2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Другие непрограммные мероприятия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3130000000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1 915,2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31300И0000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1 915,2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31300И0000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1 915,2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Дополнительное образование детей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57 990,3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43 157,2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43 157,2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57 990,3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43 157,2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43 157,2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 xml:space="preserve"> 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1020000000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57 990,3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43 157,2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43 157,2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1020100000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57 465,8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43 157,2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43 157,2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1020105010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42 892,4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43 157,2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43 157,2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1020105010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42 892,4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43 157,2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43 157,2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lastRenderedPageBreak/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1020172500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10 954,8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1020172500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10 954,8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1020179Г40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2 794,0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1020179Г40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2 794,0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10201S2500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824,6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10201S2500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824,6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1020300000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524,5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102030М000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524,5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102030М000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524,5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Профессиональная подготовка, переподготовка и повышение квалификации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61,1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Выполнение функций органами местного самоуправления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61,1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Расходы на обеспечение функций территориальных органов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3050000000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61,1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lastRenderedPageBreak/>
              <w:t>Расходы на обеспечение функций центрального аппарата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3050002020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61,1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3050002020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61,1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Другие вопросы в области образования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41 244,4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37 594,3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37 594,3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0800000000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86,6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203,0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203,0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Подпрограмма 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0810000000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86,6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203,0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203,0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0810100000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86,6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203,0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203,0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081010М000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86,6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203,0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203,0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081010М000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86,6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203,0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203,0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11 470,5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10 915,6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10 915,6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 xml:space="preserve"> 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1020000000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9 584,8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9 562,2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9 562,2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1020100000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8 696,0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9 562,2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9 562,2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1020105010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8 696,0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9 562,2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9 562,2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1020105010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8 696,0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9 562,2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9 562,2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1020300000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888,8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102030М000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888,8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102030М000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888,8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Подпрограмма «Развитие системы общего образования»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1 870,5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1 353,4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1 353,4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1030300000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1 870,5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1 353,4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1 353,4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1030307090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1 870,5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1 353,4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1 353,4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1030307090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1 870,5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1 353,4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1 353,4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1050000000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15,2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«Организация проведения независимой оценки качества условий оказания услуг муниципальными образовательными учреждениями»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1050400000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15,2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lastRenderedPageBreak/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105040М000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15,2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105040М000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15,2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Непрограммные мероприятия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29 687,3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26 475,7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26 475,7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Расходы на обеспечение деятельности  прочих муниципальных учреждений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3120000000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29 687,3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26 475,7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26 475,7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Расходы на обеспечение деятельности централизованной бухгалтерии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3120005020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29 314,1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26 102,5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26 102,5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3120005020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25 515,5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22 907,4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22 907,4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3120005020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3 784,0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3 180,5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3 180,5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Иные бюджетные ассигнования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3120005020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800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14,6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14,6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14,6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lastRenderedPageBreak/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3120077300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373,2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373,2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373,2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3120077300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373,2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373,2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373,2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СОЦИАЛЬНАЯ ПОЛИТИКА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17 042,1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16 964,9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16 964,9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Охрана семьи и детства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17 042,1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16 964,9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16 964,9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17 042,1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16 964,9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16 964,9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Подпрограмма «Развитие системы дошкольного образования»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1010000000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16 894,8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16 894,8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16 894,8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lastRenderedPageBreak/>
              <w:t>Основное мероприятие «Предоставление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1010300000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16 894,8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16 894,8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16 894,8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Компенсация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1010377900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16 894,8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16 894,8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16 894,8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Социальное обеспечение и иные выплаты населению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1010377900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16 894,8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16 894,8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16 894,8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Подпрограмма «Развитие системы общего образования»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147,3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70,1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70,1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«Предоставление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1030800000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70,1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70,1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70,1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1030877160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69,4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69,4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69,4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Социальное обеспечение и иные выплаты населению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1030877160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69,4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69,4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69,4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lastRenderedPageBreak/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1030877300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0,7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0,7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0,7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1030877300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0,7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0,7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0,7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«Предоставление денежной компенсации бесплатного двухразового питания родителям (законным представителям) обучающихся с ограниченными возможностями здоровья»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1030900000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77,2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103090М000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77,2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103090М000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0,9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Социальное обеспечение и иные выплаты населению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103090М000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76,3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lastRenderedPageBreak/>
              <w:t>АДМИНИСТРАЦИЯ КИРОВСКОГО РАЙОНА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2 477 902,1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2 130 589,7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2 120 758,0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ОБЩЕГОСУДАРСТВЕННЫЕ ВОПРОСЫ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88 132,4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82 570,0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82 570,8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88 031,9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82 090,9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82 090,9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Выполнение функций органами местного самоуправления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88 031,9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82 090,9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82 090,9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Расходы на обеспечение функций территориальных органов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3050000000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88 031,9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82 090,9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82 090,9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Расходы на обеспечение функций центрального аппарата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3050002020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80 194,6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74 390,4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74 390,4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3050002020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76 733,2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70 827,0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70 827,0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3050002020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3 461,4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3 553,4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3 553,4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Иные бюджетные ассигнования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3050002020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800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3050004050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182,5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95,7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95,7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3050004050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182,5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95,7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95,7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3050004070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328,5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328,5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328,5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3050004070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328,5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328,5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328,5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 обеспечение деятельности штатных работников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3050077120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5 498,9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5 498,9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5 498,9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3050077120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5 299,8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4 873,8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4 873,8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3050077120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199,1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625,1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625,1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lastRenderedPageBreak/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3050077130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106,1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56,1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56,1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3050077130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106,1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56,1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56,1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3050077800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1 721,3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1 721,3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1 721,3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3050077800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1 226,6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1 226,6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1 226,6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3050077800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494,7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494,7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494,7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Судебная система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12,5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4,9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Выполнение функций органами местного самоуправления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12,5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4,9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Расходы на обеспечение функций территориальных органов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3050000000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12,5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4,9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3050051200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12,5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4,9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3050051200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12,5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4,9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Другие общегосударственные вопросы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88,0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475,0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475,0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lastRenderedPageBreak/>
              <w:t>Непрограммные мероприятия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88,0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475,0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475,0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Другие непрограммные мероприятия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3130000000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88,0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475,0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475,0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3130008080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88,0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475,0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475,0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3130008080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88,0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475,0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475,0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НАЦИОНАЛЬНАЯ ОБОРОНА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15,0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Мобилизационная подготовка экономики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15,0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Непрограммные мероприятия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15,0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Другие непрограммные мероприятия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3130000000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15,0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Мероприятия по обеспечению мобилизационной готовности экономики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3130008020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15,0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3130008020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15,0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НАЦИОНАЛЬНАЯ БЕЗОПАСНОСТЬ И ПРАВООХРАНИТЕЛЬНАЯ ДЕЯТЕЛЬНОСТЬ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559,7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559,7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Непрограммные мероприятия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559,7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Резервные фонды местных администраций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3110000000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559,7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3110000100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559,7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3110000100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559,7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НАЦИОНАЛЬНАЯ ЭКОНОМИКА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301 646,5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277 114,5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277 114,5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Сельское хозяйство и рыболовство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5 507,7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3 761,3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3 761,3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5 507,7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3 761,3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3 761,3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lastRenderedPageBreak/>
              <w:t>Подпрограмма «Содержание и благоустройство территорий городского округа»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0510000000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5 507,7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3 761,3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3 761,3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«Улучшение внешнего облика городского округа»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0510300000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5 507,7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3 761,3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3 761,3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0510377130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5 507,7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3 761,3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3 761,3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0510377130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5 507,7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3 761,3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3 761,3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Дорожное хозяйство (дорожные фонды)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296 138,8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273 353,2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273 353,2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284 863,8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273 353,2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273 353,2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Подпрограмма «Совершенствование и развитие сети автомобильных дорог»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0410000000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284 863,8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273 353,2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273 353,2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«Капитальный ремонт, ремонт и содержание автомобильных дорог общего пользования местного значения»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0410200000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265 603,5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270 985,0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270 985,0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0410205Д10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261 284,3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269 060,0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269 060,0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0410205Д10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261 284,3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269 060,0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269 060,0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Осуществление мероприятий за счет средств дорожного фонда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041020Д000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2 046,6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1 925,0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1 925,0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041020Д000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2 046,6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1 925,0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1 925,0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0410278980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2 272,6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0410278980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1 136,3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0410278980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1 136,3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«Обеспечение безопасности дорожного движения»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0410300000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1 152,8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1 638,2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1 638,2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Осуществление мероприятий за счет средств дорожного фонда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041030Д000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1 152,8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1 638,2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1 638,2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041030Д000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1 152,8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1 638,2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1 638,2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«Ремонт тротуаров»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0410500000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18 062,5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Осуществление мероприятий за счет средств дорожного фонда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041050Д000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15 877,5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041050Д000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15 877,5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Реализация мероприятий по благоустройству территорий (1 этап)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0410578120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2 185,0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0410578120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2 185,0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«Обеспечение транспортной безопасности»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0411000000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730,0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730,0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Осуществление мероприятий за счет средств дорожного фонда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041100Д000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730,0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730,0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041100Д000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730,0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730,0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«Выявление и оформление бесхозяйных объектов дорожно-транспортной инфраструктуры»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0411700000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041170М000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041170М000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lastRenderedPageBreak/>
              <w:t>Муниципальная программа «Формирование современной городской среды муниципального образования «Город Саратов» на 2018-2024 годы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0600000000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11 275,0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0610000000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11 275,0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061F200000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11 275,0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061F2П5550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11 275,0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061F2П5550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11 275,0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ЖИЛИЩНО-КОММУНАЛЬНОЕ ХОЗЯЙСТВО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139 009,4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43 577,1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43 952,5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Жилищное хозяйство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14 949,8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9 041,7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9 041,7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9 729,3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9 041,7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9 041,7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Подпрограмма «Развитие жилищного хозяйства»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0710000000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6 213,6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6 041,7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6 041,7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0710100000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6 213,6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6 041,7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6 041,7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0710108030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4 342,1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4 342,1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4 342,1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0710108030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4 342,1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4 342,1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4 342,1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0710108040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1 408,0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899,6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899,6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0710108040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1 408,0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899,6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899,6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0710108050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423,5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600,0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0710108050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423,5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600,0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Обследование вентиляционных каналов и дымоходов от газоиспользующего оборудования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0710108180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180,0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180,0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0710108180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180,0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180,0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071010М000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071010М000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Подпрограмма  «Снос аварийного жилищного фонда»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0740000000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3 515,7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3 000,0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«Организация работ по осуществлению сноса аварийных многоквартирных домов»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0740100000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3 515,7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3 000,0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074010М000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3 515,7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3 000,0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074010М000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3 515,7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3 000,0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Непрограммные мероприятия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5 220,5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Резервные фонды местных администраций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3110000000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4 534,6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lastRenderedPageBreak/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3110000100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4 534,6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3110000100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4 534,6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Другие непрограммные мероприятия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3130000000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685,9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31300И0000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685,9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31300И0000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597,2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Иные бюджетные ассигнования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31300И0000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800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88,7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Коммунальное хозяйство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167,9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167,9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Подпрограмма «Развитие коммунального хозяйства»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0720000000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167,9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 xml:space="preserve">Основное мероприятие «Выявление и оформление бесхозяйных объектов </w:t>
            </w:r>
            <w:r>
              <w:br/>
              <w:t xml:space="preserve">электро-, газо-, водоснабжения и водоотведения коммунальной </w:t>
            </w:r>
            <w:r>
              <w:br/>
              <w:t>(инженерной) инфраструктуры»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0720800000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167,9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072080М000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167,9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072080М000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167,9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Благоустройство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108 278,0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34 535,4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34 910,8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36 353,8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33 335,4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33 710,8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Подпрограмма «Содержание и благоустройство территорий городского округа»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0510000000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36 273,8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33 335,4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33 710,8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lastRenderedPageBreak/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0510100000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33 175,8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30 490,5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30 490,5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0510105010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21 221,1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20 213,3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20 213,3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0510105010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21 221,1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20 213,3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20 213,3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051010М000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11 954,7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10 277,2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10 277,2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051010М000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10 444,6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8 637,0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8 637,0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051010М000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1 510,1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1 640,2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1 640,2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«Улучшение внешнего облика городского округа»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0510300000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2 717,5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1 844,9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1 844,9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Ликвидация несанкционированного складирования отходов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0510308140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1 761,5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1 544,9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1 544,9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0510308140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1 761,5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1 544,9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1 544,9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051030М000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956,0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300,0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051030М000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956,0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300,0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«Проведение мероприятий по инвентаризации зеленых насаждений»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0510400000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380,5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1 375,4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051040М000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380,5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1 375,4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051040М000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380,5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1 375,4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Подпрограмма «Содержание, ремонт и развитие инженерных сетей»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0520000000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«Наружное освещение улиц городского округа»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0520100000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052010М000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052010М000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Муниципальная программа «Формирование современной городской среды муниципального образования «Город Саратов» на 2018-2024 годы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0600000000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67 716,2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0610000000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51,9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061F200000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51,9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061F2П5550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51,9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061F2П5550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51,9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Подпрограмма «Благоустройство общественных территорий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0620000000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67 664,3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062F200000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67 664,3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Реализация программ формирования современной городской среды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062F255550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66 796,0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062F255550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66 796,0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062F2П5550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868,3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062F2П5550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868,3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3 890,4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1 000,0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Подпрограмма «Развитие коммунального хозяйства»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0720000000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3 890,4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1 000,0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0720600000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3 890,4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1 000,0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072060М000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3 890,4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1 000,0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072060М000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3 890,4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1 000,0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Непрограммные мероприятия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317,6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200,0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Резервные фонды местных администраций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3110000000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199,9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3110000100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199,9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3110000100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199,9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Другие непрограммные мероприятия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3130000000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117,7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200,0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Снос самовольных построек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3130008340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27,6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200,0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3130008340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27,6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200,0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31300И0000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90,1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31300И0000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86,6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Иные бюджетные ассигнования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31300И0000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800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Другие вопросы в области жилищно-коммунального хозяйства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15 613,7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lastRenderedPageBreak/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15 613,7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Подпрограмма «Снос объектов муниципального жилого и нежилого фонда»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0750000000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15 613,7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«Организация работ по осуществлению сноса объектов муниципального жилого и нежилого фонда»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0750100000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15 613,7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075010М000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15 613,7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075010М000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10 600,0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075010М000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5 013,7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ОХРАНА ОКРУЖАЮЩЕЙ СРЕДЫ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06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4 495,6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8 776,6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Другие вопросы в области охраны окружающей среды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06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4 495,6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8 776,6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06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4 495,6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8 776,6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Подпрограмма «Содержание и благоустройство территорий городского округа»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06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0510000000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4 495,6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8 776,6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«Улучшение внешнего облика городского округа»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06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0510300000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4 495,6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8 776,6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Реализация природоохранных мероприятий за счет экологических платежей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06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051030Э000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4 495,6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8 776,6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06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051030Э000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4 495,6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8 776,6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ОБРАЗОВАНИЕ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1 889 967,7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1 666 130,8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1 664 709,5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Дошкольное образование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538 155,8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433 093,1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432 933,4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538 155,8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433 093,1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432 933,4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lastRenderedPageBreak/>
              <w:t>Подпрограмма «Развитие системы дошкольного образования»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1010000000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538 155,8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433 093,1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432 933,4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«Обеспечение предоставления общедоступного и бесплатного дошкольного образования по общеобразовательным программам дошкольного образования»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1010100000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519 279,4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431 045,6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430 885,9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1010105010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204 274,5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179 666,1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179 506,4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1010105010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204 274,5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179 666,1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179 506,4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1010176700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310 119,9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251 379,5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251 379,5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1010176700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310 119,9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251 379,5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251 379,5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1010179Г40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4 885,0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1010179Г40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4 885,0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1010200000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2 047,5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2 047,5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2 047,5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1010276900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2 047,5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2 047,5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2 047,5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1010276900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2 047,5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2 047,5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2 047,5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«Совершенствование материально-технической базы и инфраструктуры муниципальных дошкольных образовательных учреждений»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1010600000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16 828,9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101060М000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6 601,4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101060М000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6 601,4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1010672Г00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9 000,0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1010672Г00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9 000,0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1010679994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550,0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1010679994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550,0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10106S2Г00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677,5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10106S2Г00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677,5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Общее образование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1 227 996,1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1 136 107,9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1 134 848,9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lastRenderedPageBreak/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0800000000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232,0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232,0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232,0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Подпрограмма 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0810000000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232,0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232,0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232,0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0810100000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232,0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232,0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232,0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081010М000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232,0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232,0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232,0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081010М000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232,0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232,0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232,0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1 227 345,1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1 135 476,9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1 134 217,9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Подпрограмма «Развитие системы общего образования»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1 227 345,1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1 135 476,9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1 134 217,9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«Обеспечение предоставления общедоступного и бесплатного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1 059 400,7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1 024 115,4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1 023 835,0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1030105010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179 208,0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196 935,5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196 655,1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1030105010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179 208,0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196 935,5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196 655,1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1030177000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818 809,3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785 675,0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785 675,0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1030177000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818 809,3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785 675,0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785 675,0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Оснащение оборудованием, мебелью, инвентарем, средствами обучения и воспитания, а также оснащение библиотечного фонда муниципальных образовательных организаций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1030178870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2 612,1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1030178870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2 612,1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1030179Г40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16 591,0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1030179Г40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16 591,0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10301R3030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42 180,2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41 504,9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41 504,9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10301R3030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42 180,2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41 504,9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41 504,9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1030200000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130 782,7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99 646,4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98 667,8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Обеспечение горячим питанием обучающихся 1-4 классов, посещающих группы продленного дня (за счет средств бюджета муниципального образования «Город Саратов»)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1030205040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29 920,8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1030205040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29 920,8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1030205050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907,8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1030205050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907,8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1030205060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629,4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1030205060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629,4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lastRenderedPageBreak/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(за счет средств бюджета муниципального образования «Город Саратов»)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1030207080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2 859,4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3 181,1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3 181,1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1030207080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2 859,4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3 181,1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3 181,1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1030277200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19 200,3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19 200,3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19 200,3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1030277200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19 200,3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19 200,3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19 200,3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10302L3040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77 265,0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77 265,0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76 286,4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10302L3040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77 265,0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77 265,0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76 286,4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1030400000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713,0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713,0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713,0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lastRenderedPageBreak/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1030476900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713,0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713,0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713,0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1030476900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713,0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713,0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713,0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«Совершенствование материально-технической базы и инфраструктуры муниципальных общеобразовательных учреждений»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1030600000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25 246,3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103060М000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19 169,9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103060М000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19 169,9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1030672Г00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1030672Г00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Проведение капитальных и текущих ремонтов спортивных залов муниципальных образовательных организаций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1030672Г05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1030672Г05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1030679994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1030679994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10306S2Г00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150,6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10306S2Г00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150,6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Проведение капитальных и текущих ремонтов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10306S2Г05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225,8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10306S2Г05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225,8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«Обеспечение пожарной безопасности в муниципальных общеобразовательных учреждениях»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1030700000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175,0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103070М000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175,0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103070М000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175,0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Реализация регионального проекта (программы) в целях выполнения задач федерального проекта «Цифровая образовательная среда»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103E400000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486,0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426,0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426,0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Обеспечение условий для внедрения цифровой образовательной среды в общеобразовательных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103E4U1330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486,0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426,0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426,0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103E4U1330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486,0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426,0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426,0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lastRenderedPageBreak/>
              <w:t>Реализация регионального проекта (программы) в целях выполнения задач федерального проекта «Патриотическое воспитание граждан»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103EВ00000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10 541,4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10 576,1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10 576,1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103EВ51790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10 541,4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10 576,1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10 576,1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103EВ51790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10 541,4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10 576,1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10 576,1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Муниципальная программа «Повышение энергоэффективности и энергосбережения в муниципальном образовании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200,0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Подпрограмма «Энергосбережение и повышение энергоэффективности в организациях бюджетной сферы»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1120000000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200,0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«Проведение мероприятий по энергосбережению и повышению энергетической эффективности, в том числе в соответствии с энергетическими паспортами объектов муниципальной собственности»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1120100000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200,0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112010М000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200,0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112010М000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200,0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199,0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199,0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199,0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Подпрограмма «Специальная оценка условий труда»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1310000000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190,0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190,0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190,0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lastRenderedPageBreak/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1310100000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190,0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190,0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190,0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131010М000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190,0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190,0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190,0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131010М000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190,0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190,0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190,0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Подпрограмма «Обучение по охране труда руководителей и специалистов»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1320000000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9,0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9,0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9,0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1320100000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9,0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9,0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9,0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132010М000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9,0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9,0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9,0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132010М000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9,0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9,0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9,0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Непрограммные мероприятия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Другие непрограммные мероприятия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3130000000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31300И0000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31300И0000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Дополнительное образование детей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63 396,9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43 745,4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43 742,8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63 396,9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43 745,4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43 742,8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 xml:space="preserve"> 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1020000000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63 396,9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43 745,4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43 742,8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lastRenderedPageBreak/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1020100000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60 596,9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43 745,4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43 742,8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1020105010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45 614,4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43 745,4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43 742,8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1020105010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45 614,4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43 745,4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43 742,8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1020172500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10 656,4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1020172500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10 656,4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1020179Г40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3 524,0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1020179Г40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3 524,0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10201S2500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802,1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10201S2500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802,1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1020300000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2 800,0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lastRenderedPageBreak/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102030М000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2 550,0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102030М000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2 550,0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1020379994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250,0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1020379994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250,0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Профессиональная подготовка, переподготовка и повышение квалификации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158,7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Выполнение функций органами местного самоуправления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38,4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Расходы на обеспечение функций территориальных органов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3050000000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38,4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Расходы на обеспечение функций центрального аппарата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3050002020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38,4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3050002020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38,4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Непрограммные мероприятия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120,3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Расходы на обеспечение деятельности  прочих муниципальных учреждений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3120000000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120,3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Расходы на обеспечение деятельности централизованной бухгалтерии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3120005020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120,3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3120005020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120,3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Другие вопросы в области образования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60 260,2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53 184,4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53 184,4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19 713,7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14 516,8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14 516,8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lastRenderedPageBreak/>
              <w:t xml:space="preserve"> 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1020000000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16 053,4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11 894,0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11 894,0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1020100000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13 176,6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11 894,0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11 894,0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1020105010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13 176,6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11 894,0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11 894,0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1020105010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13 176,6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11 894,0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11 894,0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1020300000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2 876,8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102030М000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2 876,8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102030М000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2 876,8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Подпрограмма «Развитие системы общего образования»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3 580,3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2 622,8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2 622,8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1030300000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3 580,3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2 622,8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2 622,8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1030307090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3 580,3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2 622,8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2 622,8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1030307090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3 580,3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2 622,8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2 622,8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1050000000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«Организация проведения независимой оценки качества условий оказания услуг муниципальными образовательными учреждениями»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1050400000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105040М000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105040М000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Непрограммные мероприятия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40 546,5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38 667,6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38 667,6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Расходы на обеспечение деятельности  прочих муниципальных учреждений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3120000000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40 546,5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38 667,6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38 667,6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Расходы на обеспечение деятельности централизованной бухгалтерии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3120005020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39 389,2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37 510,3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37 510,3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3120005020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34 770,5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32 875,5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32 875,5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3120005020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4 502,9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4 633,5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4 633,5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Социальное обеспечение и иные выплаты населению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3120005020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106,7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Иные бюджетные ассигнования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3120005020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800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9,1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1,3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lastRenderedPageBreak/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3120077300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1 157,3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1 157,3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1 157,3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3120077300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1 097,3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1 097,3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1 097,3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3120077300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СОЦИАЛЬНАЯ ПОЛИТИКА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54 020,9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52 395,7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52 395,7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Охрана семьи и детства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54 020,9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52 395,7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52 395,7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54 020,9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52 395,7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52 395,7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Подпрограмма «Развитие системы дошкольного образования»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1010000000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52 045,1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52 045,1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52 045,1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lastRenderedPageBreak/>
              <w:t>Основное мероприятие «Предоставление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1010300000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52 045,1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52 045,1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52 045,1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Компенсация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1010377900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52 045,1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52 045,1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52 045,1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Социальное обеспечение и иные выплаты населению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1010377900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52 045,1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52 045,1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52 045,1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Подпрограмма «Развитие системы общего образования»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1 975,8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350,6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350,6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«Предоставление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1030800000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350,6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350,6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350,6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1030877160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347,1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347,1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347,1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Социальное обеспечение и иные выплаты населению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1030877160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347,1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347,1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347,1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lastRenderedPageBreak/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1030877300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3,5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1030877300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3,5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«Предоставление денежной компенсации бесплатного двухразового питания родителям (законным представителям) обучающихся с ограниченными возможностями здоровья»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1030900000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1 625,2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103090М000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1 625,2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103090М000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19,8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Социальное обеспечение и иные выплаты населению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103090М000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1 605,4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lastRenderedPageBreak/>
              <w:t>АДМИНИСТРАЦИЯ ВОЛЖСКОГО РАЙОНА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2 120 401,5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1 855 912,1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1 858 926,3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ОБЩЕГОСУДАРСТВЕННЫЕ ВОПРОСЫ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78 606,1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75 136,0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75 136,4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78 290,0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74 924,0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74 924,0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Выполнение функций органами местного самоуправления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78 290,0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74 924,0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74 924,0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Расходы на обеспечение функций территориальных органов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3050000000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78 290,0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74 924,0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74 924,0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Расходы на обеспечение функций центрального аппарата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3050002020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72 286,3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69 016,7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69 016,7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3050002020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69 480,5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66 192,5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66 192,5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3050002020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2 725,9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2 824,2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2 824,2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Социальное обеспечение и иные выплаты населению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3050002020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Иные бюджетные ассигнования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3050002020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800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 обеспечение деятельности штатных работников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3050077120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4 582,5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4 582,5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4 582,5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3050077120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4 409,1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4 151,7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4 151,7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3050077120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173,4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430,8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430,8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3050077130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27,5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27,5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3050077130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27,5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27,5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3050077800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1 282,6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1 282,6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1 282,6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3050077800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851,1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697,6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697,6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3050077800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431,5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585,0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585,0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lastRenderedPageBreak/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3050077И00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83,6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14,7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14,7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3050077И00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83,6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14,7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14,7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Судебная система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2,4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Выполнение функций органами местного самоуправления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2,4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Расходы на обеспечение функций территориальных органов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3050000000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2,4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3050051200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2,4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3050051200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2,4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Другие общегосударственные вопросы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310,0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210,0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210,0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Непрограммные мероприятия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310,0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210,0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210,0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Другие непрограммные мероприятия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3130000000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310,0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210,0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210,0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3130008080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280,0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210,0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210,0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3130008080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280,0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210,0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210,0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31300И0000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Иные бюджетные ассигнования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31300И0000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800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НАЦИОНАЛЬНАЯ ОБОРОНА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90,0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Мобилизационная подготовка экономики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90,0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Непрограммные мероприятия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90,0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Другие непрограммные мероприятия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3130000000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90,0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Мероприятия по обеспечению мобилизационной готовности экономики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3130008020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90,0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3130008020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90,0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НАЦИОНАЛЬНАЯ БЕЗОПАСНОСТЬ И ПРАВООХРАНИТЕЛЬНАЯ ДЕЯТЕЛЬНОСТЬ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702,0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702,0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Непрограммные мероприятия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702,0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Резервные фонды местных администраций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3110000000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702,0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3110000100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702,0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3110000100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702,0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НАЦИОНАЛЬНАЯ ЭКОНОМИКА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259 810,3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268 913,0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268 913,0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Сельское хозяйство и рыболовство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3 687,5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1 843,8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1 843,8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3 687,5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1 843,8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1 843,8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Подпрограмма «Содержание и благоустройство территорий городского округа»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0510000000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3 687,5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1 843,8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1 843,8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lastRenderedPageBreak/>
              <w:t>Основное мероприятие «Улучшение внешнего облика городского округа»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0510300000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3 687,5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1 843,8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1 843,8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0510377130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3 687,5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1 843,8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1 843,8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0510377130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3 687,5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1 843,8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1 843,8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Дорожное хозяйство (дорожные фонды)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256 122,8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267 069,2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267 069,2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249 669,0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267 069,2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267 069,2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Подпрограмма «Совершенствование и развитие сети автомобильных дорог»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0410000000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249 669,0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267 069,2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267 069,2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«Капитальный ремонт, ремонт и содержание автомобильных дорог общего пользования местного значения»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0410200000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228 311,3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264 405,6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264 405,6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0410205Д10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224 182,6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257 570,2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257 570,2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0410205Д10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224 182,6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257 570,2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257 570,2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Осуществление мероприятий за счет средств дорожного фонда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041020Д000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4 128,7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6 835,4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6 835,4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041020Д000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4 128,7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6 835,4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6 835,4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«Обеспечение безопасности дорожного движения»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0410300000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1 652,4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1 934,6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1 934,6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0410305Д10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0410305Д10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Осуществление мероприятий за счет средств дорожного фонда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041030Д000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652,4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1 934,6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1 934,6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041030Д000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652,4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1 934,6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1 934,6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«Ремонт тротуаров»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0410500000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18 976,3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Осуществление мероприятий за счет средств дорожного фонда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041050Д000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17 176,3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041050Д000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17 176,3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Реализация мероприятий по благоустройству территорий (1 этап)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0410578120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1 800,0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0410578120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1 800,0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«Обеспечение транспортной безопасности»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0411000000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729,0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729,0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729,0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Осуществление мероприятий за счет средств дорожного фонда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041100Д000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729,0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729,0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729,0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041100Д000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729,0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729,0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729,0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Муниципальная программа «Формирование современной городской среды муниципального образования «Город Саратов» на 2018-2024 годы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0600000000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6 453,8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0610000000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6 453,8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061F200000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6 453,8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lastRenderedPageBreak/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061F2П5550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6 453,8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061F2П5550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6 453,8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ЖИЛИЩНО-КОММУНАЛЬНОЕ ХОЗЯЙСТВО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61 019,3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55 400,8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59 182,6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Жилищное хозяйство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21 445,7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13 287,7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10 891,3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19 207,8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13 287,7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10 891,3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Подпрограмма «Развитие жилищного хозяйства»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0710000000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10 034,2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10 287,7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7 891,3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0710100000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10 034,2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10 287,7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7 891,3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0710108030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2 471,4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2 730,0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2 730,4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0710108030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2 471,4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2 730,0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2 730,4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0710108040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5 994,8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7 557,7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5 160,9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0710108040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5 994,8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7 557,7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5 160,9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lastRenderedPageBreak/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0710108050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1 492,6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0710108050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1 492,6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07101И0000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75,4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07101И0000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75,4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Подпрограмма  «Снос аварийного жилищного фонда»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0740000000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2 873,0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3 000,0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«Организация работ по осуществлению сноса аварийных многоквартирных домов»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0740100000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2 873,0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3 000,0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074010М000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2 873,0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3 000,0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074010М000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2 873,0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3 000,0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Подпрограмма «Снос объектов муниципального жилого и нежилого фонда»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0750000000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6 300,6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«Организация работ по осуществлению сноса объектов муниципального жилого и нежилого фонда»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0750100000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6 300,6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075010М000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6 300,6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075010М000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6 300,6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Непрограммные мероприятия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2 237,9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Резервные фонды местных администраций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3110000000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2 199,4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3110000100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2 199,4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3110000100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2 199,4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Другие непрограммные мероприятия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3130000000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38,5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31300И0000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38,5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Иные бюджетные ассигнования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31300И0000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800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38,5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Коммунальное хозяйство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265,0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200,0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Непрограммные мероприятия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265,0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200,0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Другие непрограммные мероприятия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3130000000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265,0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200,0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Организация сбора и вывоза твердых коммунальных отходов с Театральной площади и оплата электроэнергии после проведения ярмарок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3130008130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265,0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200,0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3130008130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265,0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200,0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Благоустройство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39 308,6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41 913,1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48 091,3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36 813,9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40 413,1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46 591,3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Подпрограмма «Содержание и благоустройство территорий городского округа»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0510000000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36 813,9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40 413,1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46 591,3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0510100000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34 301,9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34 919,4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34 919,4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0510105010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19 804,7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20 307,2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20 307,2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0510105010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19 804,7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20 307,2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20 307,2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051010М000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11 794,9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14 612,2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14 612,2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051010М000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10 284,8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12 972,0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12 972,0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051010М000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1 510,1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1 640,2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1 640,2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0510178980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2 702,3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0510178980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1 352,3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0510178980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1 350,0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«Улучшение внешнего облика городского округа»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0510300000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2 012,0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4 493,7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4 493,7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Ликвидация несанкционированного складирования отходов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0510308140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1 350,4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2 493,7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2 493,7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0510308140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1 350,4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2 493,7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2 493,7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051030М000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661,6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2 000,0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051030М000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661,6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2 000,0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«Проведение мероприятий по инвентаризации зеленых насаждений»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0510400000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7 178,2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051040М000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7 178,2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051040М000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7 178,2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2 119,7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1 000,0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Подпрограмма «Развитие коммунального хозяйства»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0720000000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2 119,7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1 000,0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0720600000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2 119,7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1 000,0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072060М000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2 119,7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1 000,0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072060М000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2 119,7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1 000,0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Непрограммные мероприятия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375,0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500,0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Другие непрограммные мероприятия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3130000000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375,0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500,0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Снос самовольных построек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3130008340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375,0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500,0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3130008340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375,0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500,0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ОБРАЗОВАНИЕ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1 680 742,7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1 417 482,7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1 416 734,7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Дошкольное образование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533 391,8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439 192,2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439 192,2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533 391,8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439 192,2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439 192,2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Подпрограмма «Развитие системы дошкольного образования»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1010000000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533 391,8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439 192,2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439 192,2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«Обеспечение предоставления общедоступного и бесплатного дошкольного образования по общеобразовательным программам дошкольного образования»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1010100000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504 542,9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437 261,8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437 261,8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1010105010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203 655,7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175 119,8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175 119,8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1010105010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203 655,7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175 119,8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175 119,8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1010176700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289 799,9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262 142,0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262 142,0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1010176700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289 799,9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262 142,0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262 142,0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Стимулирование (поощрение) социально-экономического развития муниципалитетов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1010178110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6 613,3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1010178110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6 613,3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1010179Г40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4 474,0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1010179Г40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4 474,0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1010200000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1 930,4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1 930,4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1 930,4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1010276900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1 930,4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1 930,4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1 930,4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1010276900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1 930,4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1 930,4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1 930,4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«Совершенствование материально-технической базы и инфраструктуры муниципальных дошкольных образовательных учреждений»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1010600000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26 858,5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Бюджетные инвестиции в объекты капитального строительства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1010606000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2 500,0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1010606000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400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2 500,0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101060М000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9 104,7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101060М000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9 104,7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lastRenderedPageBreak/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1010672Г00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14 000,0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1010672Г00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14 000,0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1010679994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1010679994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10106S2Г00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1 053,8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10106S2Г00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1 053,8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«Обеспечение пожарной безопасности в муниципальных дошкольных образовательных учреждениях»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1010800000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101080М000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101080М000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Общее образование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1 009 005,6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874 066,1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873 318,1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0800000000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455,3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455,3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455,3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lastRenderedPageBreak/>
              <w:t>Подпрограмма 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0810000000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455,3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455,3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455,3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0810100000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455,3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455,3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455,3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081010М000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455,3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455,3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455,3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081010М000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455,3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455,3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455,3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9 049,0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Подпрограмма «Сохранение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0920000000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9 049,0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«Проведение работ по сохранению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0920100000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9 049,0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092010М000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9 049,0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092010М000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9 049,0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998 901,3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873 010,8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872 262,8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Подпрограмма «Развитие системы общего образования»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998 901,3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873 010,8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872 262,8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«Обеспечение предоставления общедоступного и бесплатного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835 679,0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784 526,0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784 526,0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1030105010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111 826,7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125 191,2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125 191,2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1030105010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111 826,7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125 191,2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125 191,2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1030177000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672 863,6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623 804,7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623 804,7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1030177000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672 863,6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623 804,7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623 804,7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Оснащение оборудованием, мебелью, инвентарем, средствами обучения и воспитания, а также оснащение библиотечного фонда муниципальных образовательных организаций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1030178870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2 087,3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1030178870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2 087,3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1030179Г40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12 804,0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1030179Г40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12 804,0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10301R3030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36 097,4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35 530,1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35 530,1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10301R3030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36 097,4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35 530,1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35 530,1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1030200000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95 696,1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79 224,4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78 476,4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Обеспечение горячим питанием обучающихся 1-4 классов, посещающих группы продленного дня (за счет средств бюджета муниципального образования «Город Саратов»)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1030205040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16 389,0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1030205040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16 389,0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1030205050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616,8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1030205050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616,8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1030205060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767,2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1030205060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767,2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(за счет средств бюджета муниципального образования «Город Саратов»)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1030207080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2 142,2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3 705,5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3 705,5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1030207080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2 142,2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3 705,5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3 705,5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1030277200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16 462,2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16 462,2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16 462,2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1030277200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16 462,2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16 462,2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16 462,2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10302L3040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59 318,7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59 056,7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58 308,7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10302L3040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59 318,7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59 056,7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58 308,7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1030400000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115,7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115,7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115,7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1030476900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115,7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115,7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115,7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1030476900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115,7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115,7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115,7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«Совершенствование материально-технической базы и инфраструктуры муниципальных общеобразовательных учреждений»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1030600000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28 877,8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103060М000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17 925,1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103060М000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17 925,1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1030672Г00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1030672Г00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Проведение капитальных и текущих ремонтов спортивных залов муниципальных образовательных организаций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1030672Г05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1030672Г05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1030679994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1030679994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10306S2Г00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526,9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10306S2Г00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526,9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Проведение капитальных и текущих ремонтов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10306S2Г05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225,8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10306S2Г05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225,8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«Обеспечение пожарной безопасности в муниципальных общеобразовательных учреждениях»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1030700000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564,0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103070М000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564,0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103070М000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564,0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Реализация регионального проекта (программы) в целях выполнения задач федерального проекта «Современная школа»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103E100000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28 669,1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Приобретение основных средств и материальных запасов для оснащения учреждений (в рамках достижения соответствующих задач федерального проекта)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103E1П1000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28 669,1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103E1П1000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28 669,1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Реализация регионального проекта (программы) в целях выполнения задач федерального проекта «Цифровая образовательная среда»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103E400000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358,5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331,3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331,3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Обеспечение условий для внедрения цифровой образовательной среды в общеобразовательных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103E4U1330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358,5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331,3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331,3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103E4U1330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358,5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331,3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331,3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Реализация регионального проекта (программы) в целях выполнения задач федерального проекта «Патриотическое воспитание граждан»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103EВ00000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8 941,1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8 813,4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8 813,4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103EВ51790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8 941,1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8 813,4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8 813,4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103EВ51790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8 941,1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8 813,4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8 813,4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Муниципальная программа «Повышение энергоэффективности и энергосбережения в муниципальном образовании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600,0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Подпрограмма «Энергосбережение и повышение энергоэффективности в организациях бюджетной сферы»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1120000000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600,0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«Проведение мероприятий по энергосбережению и повышению энергетической эффективности, в том числе в соответствии с энергетическими паспортами объектов муниципальной собственности»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1120100000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600,0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112010М000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600,0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112010М000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600,0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Дополнительное образование детей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66 917,6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40 046,3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40 046,3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66 787,6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40 046,3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40 046,3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 xml:space="preserve"> 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1020000000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66 787,6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40 046,3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40 046,3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1020100000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66 167,4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40 046,3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40 046,3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1020105010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47 288,8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40 046,3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40 046,3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1020105010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47 288,8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40 046,3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40 046,3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1020172500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14 253,3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1020172500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14 253,3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Стимулирование (поощрение) социально-экономического развития муниципалитетов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1020178110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1 219,5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1020178110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1 219,5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1020179Г40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2 333,0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1020179Г40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2 333,0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10201S2500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1 072,8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10201S2500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1 072,8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1020300000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620,2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102030М000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620,2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102030М000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620,2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Непрограммные мероприятия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130,0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Другие непрограммные мероприятия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3130000000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130,0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31300И0000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130,0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31300И0000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130,0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Профессиональная подготовка, переподготовка и повышение квалификации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88,0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Выполнение функций органами местного самоуправления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78,0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Расходы на обеспечение функций территориальных органов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3050000000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78,0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Расходы на обеспечение функций центрального аппарата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3050002020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78,0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3050002020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78,0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Непрограммные мероприятия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Расходы на обеспечение деятельности  прочих муниципальных учреждений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3120000000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Расходы на обеспечение деятельности централизованной бухгалтерии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3120005020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3120005020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Другие вопросы в области образования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71 339,7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64 178,1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64 178,1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31 222,4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27 439,8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27 439,8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 xml:space="preserve"> 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1020000000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26 929,1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23 235,6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23 235,6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1020100000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25 821,3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23 235,6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23 235,6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1020105010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25 821,3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23 235,6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23 235,6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1020105010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25 821,3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23 235,6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23 235,6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1020300000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1 107,8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102030М000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1 107,8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102030М000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1 107,8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Подпрограмма «Развитие системы общего образования»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4 225,8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4 204,2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4 204,2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1030300000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4 225,8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4 204,2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4 204,2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1030307090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4 225,8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4 204,2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4 204,2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1030307090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4 225,8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4 204,2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4 204,2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1050000000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67,5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«Организация проведения независимой оценки качества условий оказания услуг муниципальными образовательными учреждениями»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1050400000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67,5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105040М000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67,5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105040М000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67,5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Непрограммные мероприятия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40 117,3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36 738,3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36 738,3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Расходы на обеспечение деятельности  прочих муниципальных учреждений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3120000000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39 581,8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36 738,3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36 738,3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Расходы на обеспечение деятельности централизованной бухгалтерии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3120005020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38 650,7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35 807,2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35 807,2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3120005020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34 433,2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32 178,9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32 178,9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3120005020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4 216,5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3 627,1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3 627,1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Иные бюджетные ассигнования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3120005020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800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1,2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3120077300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931,1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931,1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931,1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3120077300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931,1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931,1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931,1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Другие непрограммные мероприятия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3130000000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535,5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31300И0000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535,5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31300И0000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535,5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СОЦИАЛЬНАЯ ПОЛИТИКА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39 431,2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38 939,6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38 939,6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Охрана семьи и детства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39 431,2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38 939,6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38 939,6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39 431,2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38 939,6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38 939,6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Подпрограмма «Развитие системы дошкольного образования»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1010000000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38 781,8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38 781,8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38 781,8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«Предоставление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1010300000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38 781,8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38 781,8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38 781,8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Компенсация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1010377900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38 781,8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38 781,8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38 781,8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Социальное обеспечение и иные выплаты населению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1010377900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38 781,8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38 781,8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38 781,8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Подпрограмма «Развитие системы общего образования»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649,4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157,8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157,8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«Предоставление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1030800000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171,7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157,8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157,8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1030877160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169,8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156,2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156,2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Социальное обеспечение и иные выплаты населению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1030877160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169,8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156,2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156,2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1030877300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1,6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1030877300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1,6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«Предоставление денежной компенсации бесплатного двухразового питания родителям (законным представителям) обучающихся с ограниченными возможностями здоровья»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1030900000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477,7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103090М000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477,7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103090М000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Социальное обеспечение и иные выплаты населению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103090М000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471,9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ДЕПАРТАМЕНТ ГАГАРИНСКОГО АДМИНИСТРАТИВНОГО РАЙОНА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1 632 960,4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1 451 499,7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1 432 116,0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ОБЩЕГОСУДАРСТВЕННЫЕ ВОПРОСЫ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218 745,2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212 708,0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212 708,3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162 764,5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165 880,2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165 880,2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Выполнение функций органами местного самоуправления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162 764,5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165 880,2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165 880,2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Расходы на обеспечение функций территориальных органов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3050000000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162 764,5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165 880,2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165 880,2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Расходы на обеспечение функций центрального аппарата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3050002020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159 523,6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162 171,6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162 029,1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3050002020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152 117,7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154 747,9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154 605,4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3050002020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7 061,5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7 323,7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7 323,7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Социальное обеспечение и иные выплаты населению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3050002020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324,7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Иные бюджетные ассигнования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3050002020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800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19,7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100,0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3050004050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272,4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451,3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477,3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3050004050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129,8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308,7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334,7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3050004050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142,6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142,6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142,6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3050004070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1 008,0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1 289,6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1 406,1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3050004070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923,1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1 209,1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1 304,5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3050004070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84,9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80,5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101,6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 обеспечение деятельности штатных работников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3050077120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1 374,8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1 374,8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1 374,8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3050077120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1 364,8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1 374,8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1 374,8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3050077120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3050077130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51,7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24,2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24,2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3050077130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51,7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24,2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24,2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3050077800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429,2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429,2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429,2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3050077800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409,6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409,6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409,6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3050077800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19,6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19,6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19,6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3050077И00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104,8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139,5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139,5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3050077И00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104,8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139,5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139,5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Судебная система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1,7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Выполнение функций органами местного самоуправления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1,7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Расходы на обеспечение функций территориальных органов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3050000000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1,7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3050051200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1,7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3050051200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1,7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Другие общегосударственные вопросы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55 976,3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46 826,4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46 826,4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49 336,9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46 826,4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46 826,4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Подпрограмма «Транспортное обслуживание населения»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0420000000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49 336,9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46 826,4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46 826,4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«Организация транспортного обслуживания населения»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0420100000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49 336,9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46 826,4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46 826,4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0420105030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49 336,9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46 826,4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46 826,4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0420105030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30 696,0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31 784,3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31 784,3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0420105030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18 448,4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14 849,6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14 849,6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Иные бюджетные ассигнования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0420105030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800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192,5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192,5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192,5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Непрограммные мероприятия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6 639,4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Другие непрограммные мероприятия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3130000000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6 639,4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3130008080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716,5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3130008080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716,5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31300И0000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5 922,9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Иные бюджетные ассигнования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31300И0000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800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5 922,9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НАЦИОНАЛЬНАЯ ОБОРОНА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84,8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Мобилизационная подготовка экономики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84,8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Непрограммные мероприятия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84,8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Другие непрограммные мероприятия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3130000000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84,8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Мероприятия по обеспечению мобилизационной готовности экономики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3130008020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84,8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3130008020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84,8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НАЦИОНАЛЬНАЯ ЭКОНОМИКА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88 163,4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53 622,5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53 622,5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Сельское хозяйство и рыболовство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3 466,3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1 622,5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1 622,5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3 466,3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1 622,5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1 622,5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Подпрограмма «Содержание и благоустройство территорий городского округа»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0510000000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3 466,3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1 622,5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1 622,5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«Улучшение внешнего облика городского округа»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0510300000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3 466,3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1 622,5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1 622,5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0510377130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3 466,3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1 622,5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1 622,5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0510377130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3 466,3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1 622,5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1 622,5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Дорожное хозяйство (дорожные фонды)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82 697,1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50 000,0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50 000,0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70 842,5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50 000,0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50 000,0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Подпрограмма «Совершенствование и развитие сети автомобильных дорог»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0410000000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70 842,5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50 000,0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50 000,0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«Капитальный ремонт, ремонт и содержание автомобильных дорог общего пользования местного значения»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0410200000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53 730,2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50 000,0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50 000,0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Осуществление мероприятий за счет средств дорожного фонда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041020Д000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53 730,2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50 000,0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50 000,0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041020Д000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53 730,2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50 000,0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50 000,0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«Обеспечение безопасности дорожного движения»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0410300000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243,3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Осуществление мероприятий за счет средств дорожного фонда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041030Д000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243,3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041030Д000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243,3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«Ремонт тротуаров»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0410500000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16 350,5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Осуществление мероприятий за счет средств дорожного фонда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041050Д000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16 350,5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041050Д000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16 350,5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«Выявление и оформление бесхозяйных объектов дорожно-транспортной инфраструктуры»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0411700000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518,5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041170М000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518,5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041170М000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518,5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Муниципальная программа «Формирование современной городской среды муниципального образования «Город Саратов» на 2018-2024 годы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0600000000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11 854,6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0610000000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11 854,6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061F200000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11 854,6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061F2П5550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11 854,6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061F2П5550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11 854,6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Другие вопросы в области национальной экономики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2 000,0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Муниципальная программа «Развитие малого и среднего предпринимательства в муниципальном образовании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1500000000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2 000,0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Подпрограмма «Поддержка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1520000000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2 000,0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«Возмещение части затрат по уплате налога, взимаемого в связи с применением патентной системы налогообложения»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1520300000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2 000,0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Возмещение части затрат по уплате налога, взимаемого в связи с применением патентной системы налогообложения индивидуальным предпринимателям, осуществляющим деятельность на территории Гагаринского административного района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1520307110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2 000,0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Иные бюджетные ассигнования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1520307110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800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2 000,0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ЖИЛИЩНО-КОММУНАЛЬНОЕ ХОЗЯЙСТВО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210 181,4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151 356,9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148 838,4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Жилищное хозяйство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5 515,2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6 650,1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4 131,6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4 131,7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6 650,1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4 131,6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Подпрограмма «Развитие жилищного хозяйства»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0710000000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4 131,7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6 650,1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4 131,6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0710100000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4 131,7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6 650,1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4 131,6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0710108030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857,2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730,0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730,0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0710108030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857,2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730,0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730,0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0710108040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2 734,4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5 015,1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2 511,6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0710108040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2 734,4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5 015,1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2 511,6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0710108050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415,0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875,0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875,0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0710108050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415,0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875,0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875,0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Обследование вентиляционных каналов и дымоходов от газоиспользующего оборудования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0710108180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125,1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15,0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0710108180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125,1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15,0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Непрограммные мероприятия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1 383,5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Резервные фонды местных администраций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3110000000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1 383,5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3110000100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1 383,5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3110000100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1 383,5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Коммунальное хозяйство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121 668,3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97 790,2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97 790,2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116 913,8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97 790,2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97 790,2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Подпрограмма «Развитие коммунального хозяйства»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0720000000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116 913,8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97 790,2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97 790,2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«Обеспечение надлежащего состояния и бесперебойного функционирования объектов бытового назначения, электро-, тепло-, газо-, водоснабжения и водоотведения, находящихся в муниципальной собственности, а также бесхозяйных сетей, принятых на учёт в ЕГРН и (или) вновь выявляемых бесхозяйных объектов теплоснабжения, проведения аварийно-восстановительных работ, участия в организации вывоза и утилизации твердых коммунальных отходов»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0720700000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115 152,9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97 790,2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97 790,2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0720705030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98 031,0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97 790,2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97 790,2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0720705030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15 916,5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15 162,0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15 162,0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0720705030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81 869,6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82 388,2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82 388,2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Социальное обеспечение и иные выплаты населению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0720705030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Иные бюджетные ассигнования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0720705030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800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240,0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240,0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240,0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Бюджетные инвестиции в объекты капитального строительства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0720706000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17 121,9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0720706000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400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17 121,9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«Развитие инициативного бюджетирования»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0720900000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1 760,9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Реализация инициативных проектов за счет субсидий из областного бюджета («Обеспечение водоснабжением поселка Дубки муниципального образования «Город Саратов» по улице Горной»)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0720972101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1 465,4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0720972101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400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1 465,4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Реализация инициативных проектов за счет средств местного бюджета, за исключением инициативных платежей («Обеспечение водоснабжением поселка Дубки муниципального образования «Город Саратов» по улице Горной»)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07209S2111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172,4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07209S2111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400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172,4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Дополнительные расходы на реализацию инициативных проектов за счет средств местного бюджета, за исключением инициативных платежей («Обеспечение водоснабжением поселка Дубки муниципального образования «Город Саратов» по улице Горной»)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07209S211А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36,9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07209S211А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400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36,9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Реализация инициативных проектов за счет средств местного бюджета в части инициативных платежей граждан («Обеспечение водоснабжением поселка Дубки муниципального образования «Город Саратов» по улице Горной»)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07209S2121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86,2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07209S2121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400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86,2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Непрограммные мероприятия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4 754,5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Другие непрограммные мероприятия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3130000000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4 754,5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31300И0000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4 754,5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31300И0000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4 711,9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Иные бюджетные ассигнования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31300И0000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800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42,6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Благоустройство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57 713,7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25 566,7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25 566,7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22 480,5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23 126,7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23 126,7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Подпрограмма «Содержание и благоустройство территорий городского округа»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0510000000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22 480,5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23 126,7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23 126,7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0510100000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18 617,8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20 000,0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20 000,0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051010М000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18 617,8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20 000,0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20 000,0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051010М000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18 617,8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20 000,0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20 000,0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«Улучшение внешнего облика городского округа»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0510300000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3 633,7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3 126,7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3 126,7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Ликвидация несанкционированного складирования отходов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0510308140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3 126,7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3 126,7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3 126,7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0510308140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3 126,7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3 126,7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3 126,7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051030М000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507,0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051030М000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507,0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«Проведение мероприятий по инвентаризации зеленых насаждений»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0510400000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229,0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051040М000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229,0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051040М000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229,0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Муниципальная программа «Формирование современной городской среды муниципального образования «Город Саратов» на 2018-2024 годы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0600000000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26 084,0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0610000000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320,3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061F200000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320,3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061F2П5550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320,3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061F2П5550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320,3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Подпрограмма «Благоустройство общественных территорий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0620000000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25 763,7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062F200000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25 763,7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Реализация программ формирования современной городской среды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062F255550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20 000,0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062F255550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20 000,0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062F2П5550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5 763,7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062F2П5550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5 763,7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5 917,7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1 500,0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1 500,0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Подпрограмма «Развитие коммунального хозяйства»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0720000000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5 917,7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1 500,0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1 500,0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0720600000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5 917,7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1 500,0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1 500,0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072060М000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5 917,7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1 500,0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1 500,0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072060М000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5 917,7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1 500,0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1 500,0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1400000000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1 294,6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Подпрограмма «Профилактика терроризма, экстремизма и межнациональных конфликтов в муниципальном образовании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1410000000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1 294,6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«Осуществление мероприятий по профилактике терроризма, экстремизма и межнациональных конфликтов»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1410100000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1 294,6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141010М000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1 294,6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141010М000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1 294,6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Непрограммные мероприятия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1 936,9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940,0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940,0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Резервные фонды местных администраций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3110000000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432,0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3110000100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432,0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3110000100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432,0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Другие непрограммные мероприятия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3130000000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1 504,9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940,0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940,0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Противопожарная опашка населенных пунктов, находящихся на территории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3130008320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1 504,9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740,0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740,0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3130008320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1 504,9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740,0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740,0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Снос самовольных построек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3130008340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200,0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3130008340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200,0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Другие вопросы в области жилищно-коммунального хозяйства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25 284,2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21 349,9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21 349,9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25 284,2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21 349,9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21 349,9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Подпрограмма «Развитие коммунального хозяйства»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0720000000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25 284,2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21 349,9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21 349,9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«Обеспечение надлежащего состояния и бесперебойного функционирования объектов бытового назначения, электро-, тепло-, газо-, водоснабжения и водоотведения, находящихся в муниципальной собственности, а также бесхозяйных сетей, принятых на учёт в ЕГРН и (или) вновь выявляемых бесхозяйных объектов теплоснабжения, проведения аварийно-восстановительных работ, участия в организации вывоза и утилизации твердых коммунальных отходов»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0720700000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25 284,2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21 349,9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21 349,9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0720705030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25 284,2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21 349,9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21 349,9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0720705030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24 460,6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20 666,5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20 666,5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0720705030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823,6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683,4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683,4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ОБРАЗОВАНИЕ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1 102 293,5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1 020 739,5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1 003 874,0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Дошкольное образование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292 719,3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229 394,9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229 394,9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292 719,3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229 394,9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229 394,9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Подпрограмма «Развитие системы дошкольного образования»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1010000000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292 719,3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229 394,9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229 394,9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«Обеспечение предоставления общедоступного и бесплатного дошкольного образования по общеобразовательным программам дошкольного образования»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1010100000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272 555,1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227 587,5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227 587,5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1010105010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101 498,8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81 197,4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81 197,4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1010105010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101 498,8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81 197,4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81 197,4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1010176700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169 542,3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146 390,1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146 390,1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1010176700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169 542,3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146 390,1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146 390,1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1010179Г40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1 514,0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1010179Г40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1 514,0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1010200000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1 807,4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1 807,4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1 807,4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1010276900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1 807,4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1 807,4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1 807,4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1010276900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1 807,4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1 807,4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1 807,4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«Совершенствование материально-технической базы и инфраструктуры муниципальных дошкольных образовательных учреждений»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1010600000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18 356,8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101060М000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8 049,2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101060М000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8 049,2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1010672Г00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9 000,0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1010672Г00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9 000,0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1010679994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630,0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1010679994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630,0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10106S2Г00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677,6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10106S2Г00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677,6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Общее образование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771 996,4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754 017,1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737 151,6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0800000000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Подпрограмма 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0810000000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0810100000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081010М000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081010М000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771 696,4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754 017,1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737 151,6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Подпрограмма «Развитие системы общего образования»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771 696,4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754 017,1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737 151,6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«Обеспечение предоставления общедоступного и бесплатного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464 605,5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660 585,5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660 585,5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1030105010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45 608,0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47 414,4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47 414,4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1030105010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45 608,0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47 414,4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47 414,4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1030177000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389 329,9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589 271,9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589 271,9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1030177000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389 329,9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589 271,9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589 271,9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Оснащение оборудованием, мебелью, инвентарем, средствами обучения и воспитания, а также оснащение библиотечного фонда муниципальных образовательных организаций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1030178870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797,9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1030178870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797,9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1030179Г40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4 612,0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1030179Г40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4 612,0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10301R3030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24 257,7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23 899,2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23 899,2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10301R3030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24 257,7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23 899,2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23 899,2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1030200000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43 319,0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26 566,2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26 305,6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Обеспечение горячим питанием обучающихся 1-4 классов, посещающих группы продленного дня (за счет средств бюджета муниципального образования «Город Саратов»)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1030205040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13 248,5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1030205040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13 248,5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1030205050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527,7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1030205050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527,7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1030205060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1 021,5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1030205060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1 021,5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(за счет средств бюджета муниципального образования «Город Саратов»)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1030207080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1 840,5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2 093,4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2 093,4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1030207080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1 840,5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2 093,4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2 093,4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1030277200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6 106,8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3 898,8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3 898,8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1030277200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6 106,8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3 898,8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3 898,8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10302L3040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20 574,0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20 574,0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20 313,4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10302L3040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20 574,0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20 574,0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20 313,4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1030400000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16,2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16,2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16,2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1030476900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16,2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16,2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16,2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1030476900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16,2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16,2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16,2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«Совершенствование материально-технической базы и инфраструктуры муниципальных общеобразовательных учреждений»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1030600000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221 826,7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Бюджетные инвестиции в объекты капитального строительства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1030606000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40 034,7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1030606000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400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40 034,7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103060М000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14 365,6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103060М000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14 365,6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Реализация мероприятий по строительству объектов физической культуры и спорта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1030672820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76 000,0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1030672820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400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76 000,0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1030672Г00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1030672Г00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Проведение капитальных и текущих ремонтов спортивных залов муниципальных образовательных организаций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1030672Г05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1030672Г05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Реализация мероприятий по строительству крытых ледовых арен (ледовых дворцов)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1030678950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86 000,0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1030678950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400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86 000,0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1030679994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1030679994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10306S2Г00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150,6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10306S2Г00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150,6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Проведение капитальных и текущих ремонтов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10306S2Г05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225,8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10306S2Г05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225,8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Реализация регионального проекта (программы) в целях выполнения задач федерального проекта «Современная школа»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103E100000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31 810,3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52 342,2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40 292,2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Оснащение (обновление материально-технической базы) оборудованием, средствами обучения и воспитания образовательных организаций, в том числе осуществляющих образовательную деятельность по адаптивным основным общеобразовательным программам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103E151720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11 752,4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23 592,9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103E151720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11 752,4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23 592,9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Обеспечение условий для создания центров образования цифрового и гуманитарного профилей (в рамках достижения соответствующих результатов федерального проекта) (за исключением расходов  на оплату труда с начислениями)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103E1U1131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560,0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560,0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560,0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103E1U1131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560,0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560,0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560,0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Обеспечение условий для создания центров образования цифрового и гуманитарного профилей (в рамках достижения соответствующих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103E1U1137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3 507,7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3 102,9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3 102,9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103E1U1137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3 507,7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3 102,9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3 102,9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Обеспечение условий для функционирования центров образования естественно-научной и технологической направленностей в общеобразовательных организациях (в рамках достижения соответствующих результатов федерального проекта) (за исключением расходов на оплату труда с начислениями)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103E1U1291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2 320,1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4 400,3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5 600,0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103E1U1291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2 320,1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4 400,3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5 600,0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Обеспечение условий для функционирования центров образования естественно-научной и технологической направленностей в общеобразовательных организациях (в рамках достижения соответствующих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103E1U1297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13 670,1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20 686,1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31 029,3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103E1U1297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13 670,1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20 686,1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31 029,3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Реализация регионального проекта (программы) в целях выполнения задач федерального проекта «Успех каждого ребенка»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103E200000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1 817,9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103E250980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1 817,9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103E250980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1 817,9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Реализация регионального проекта (программы) в целях выполнения задач федерального проекта «Цифровая образовательная среда»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103E400000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351,0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3 288,2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551,2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Обновление материально-технической базы образовательных организаций для внедрения цифровой  образовательной среды и развития цифровых навыков обучающихся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103E452130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2 737,0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103E452130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2 737,0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Обеспечение условий для внедрения цифровой образовательной среды в общеобразовательных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103E4U1330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351,0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551,2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551,2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103E4U1330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351,0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551,2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551,2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Реализация регионального проекта (программы) в целях выполнения задач федерального проекта «Патриотическое воспитание граждан»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103EВ00000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9 767,7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9 400,9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9 400,9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103EВ51790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9 767,7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9 400,9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9 400,9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103EВ51790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9 767,7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9 400,9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9 400,9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Профессиональная подготовка, переподготовка и повышение квалификации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196,6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Подпрограмма «Транспортное обслуживание населения»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0420000000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«Организация транспортного обслуживания населения»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0420100000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0420105030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0420105030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8,0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Выполнение функций органами местного самоуправления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149,0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Расходы на обеспечение функций территориальных органов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3050000000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149,0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Расходы на обеспечение функций центрального аппарата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3050002020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149,0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3050002020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149,0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Непрограммные мероприятия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39,6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Расходы на обеспечение деятельности  прочих муниципальных учреждений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3120000000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39,6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Расходы на обеспечение деятельности централизованной бухгалтерии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3120005020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39,6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3120005020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39,6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Другие вопросы в области образования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37 381,2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37 327,5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37 327,5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3 485,9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3 471,3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3 471,3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Подпрограмма «Развитие системы общего образования»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3 455,9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3 471,3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3 471,3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1030300000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3 455,9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3 471,3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3 471,3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1030307090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3 455,9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3 471,3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3 471,3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1030307090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3 455,9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3 471,3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3 471,3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1050000000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«Организация проведения независимой оценки качества условий оказания услуг муниципальными образовательными учреждениями»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1050400000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105040М000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105040М000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Непрограммные мероприятия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33 895,3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33 856,2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33 856,2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Расходы на обеспечение деятельности  прочих муниципальных учреждений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3120000000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33 895,3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33 856,2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33 856,2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Расходы на обеспечение деятельности централизованной бухгалтерии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3120005020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33 565,5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33 526,4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33 526,4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3120005020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29 960,4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30 240,3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30 240,3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3120005020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3 602,9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3 286,1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3 286,1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Социальное обеспечение и иные выплаты населению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3120005020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3120077300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329,8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329,8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329,8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3120077300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329,8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329,8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329,8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СОЦИАЛЬНАЯ ПОЛИТИКА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13 492,1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13 072,8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13 072,8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Охрана семьи и детства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13 492,1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13 072,8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13 072,8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13 492,1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13 072,8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13 072,8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Подпрограмма «Развитие системы дошкольного образования»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1010000000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12 976,4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12 976,4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12 976,4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«Предоставление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1010300000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12 976,4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12 976,4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12 976,4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Компенсация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1010377900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12 976,4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12 976,4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12 976,4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Социальное обеспечение и иные выплаты населению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1010377900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12 976,4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12 976,4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12 976,4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Подпрограмма «Развитие системы общего образования»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515,7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96,4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96,4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«Предоставление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1030800000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96,4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96,4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96,4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1030877160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95,4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95,4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95,4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Социальное обеспечение и иные выплаты населению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1030877160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95,4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95,4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95,4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1030877300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1030877300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1,0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Основное мероприятие «Предоставление денежной компенсации бесплатного двухразового питания родителям (законным представителям) обучающихся с ограниченными возможностями здоровья»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1030900000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419,3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103090М000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419,3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30196F" w:rsidRDefault="0030196F" w:rsidP="0030196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103090М000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6,0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0196F" w:rsidRDefault="0030196F" w:rsidP="0030196F">
            <w:r>
              <w:t>Социальное обеспечение и иные выплаты населению</w:t>
            </w:r>
          </w:p>
        </w:tc>
        <w:tc>
          <w:tcPr>
            <w:tcW w:w="61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256</w:t>
            </w:r>
          </w:p>
        </w:tc>
        <w:tc>
          <w:tcPr>
            <w:tcW w:w="609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</w:t>
            </w:r>
          </w:p>
        </w:tc>
        <w:tc>
          <w:tcPr>
            <w:tcW w:w="569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04</w:t>
            </w:r>
          </w:p>
        </w:tc>
        <w:tc>
          <w:tcPr>
            <w:tcW w:w="156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103090М000</w:t>
            </w:r>
          </w:p>
        </w:tc>
        <w:tc>
          <w:tcPr>
            <w:tcW w:w="809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300</w:t>
            </w: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413,3</w:t>
            </w:r>
          </w:p>
        </w:tc>
        <w:tc>
          <w:tcPr>
            <w:tcW w:w="165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  <w:tc>
          <w:tcPr>
            <w:tcW w:w="165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 </w:t>
            </w:r>
          </w:p>
        </w:tc>
      </w:tr>
      <w:tr w:rsidR="0030196F" w:rsidTr="0030196F">
        <w:trPr>
          <w:cantSplit/>
        </w:trPr>
        <w:tc>
          <w:tcPr>
            <w:tcW w:w="56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96F" w:rsidRDefault="0030196F" w:rsidP="0030196F">
            <w:r>
              <w:t>ВСЕГО</w:t>
            </w:r>
          </w:p>
        </w:tc>
        <w:tc>
          <w:tcPr>
            <w:tcW w:w="6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center"/>
            </w:pPr>
            <w:r>
              <w:t> </w:t>
            </w:r>
          </w:p>
        </w:tc>
        <w:tc>
          <w:tcPr>
            <w:tcW w:w="6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96F" w:rsidRDefault="0030196F" w:rsidP="0030196F">
            <w:r>
              <w:t> </w:t>
            </w: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96F" w:rsidRDefault="0030196F" w:rsidP="0030196F">
            <w:r>
              <w:t> </w:t>
            </w:r>
          </w:p>
        </w:tc>
        <w:tc>
          <w:tcPr>
            <w:tcW w:w="15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96F" w:rsidRDefault="0030196F" w:rsidP="0030196F">
            <w:r>
              <w:t> </w:t>
            </w:r>
          </w:p>
        </w:tc>
        <w:tc>
          <w:tcPr>
            <w:tcW w:w="8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96F" w:rsidRDefault="0030196F" w:rsidP="0030196F">
            <w:r>
              <w:t> </w:t>
            </w:r>
          </w:p>
        </w:tc>
        <w:tc>
          <w:tcPr>
            <w:tcW w:w="16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96F" w:rsidRDefault="0030196F" w:rsidP="002E6A1B">
            <w:pPr>
              <w:jc w:val="right"/>
            </w:pPr>
            <w:r>
              <w:t>37 424 934,</w:t>
            </w:r>
            <w:r w:rsidR="002E6A1B">
              <w:t>3</w:t>
            </w:r>
          </w:p>
        </w:tc>
        <w:tc>
          <w:tcPr>
            <w:tcW w:w="16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26 331 492,5</w:t>
            </w:r>
          </w:p>
        </w:tc>
        <w:tc>
          <w:tcPr>
            <w:tcW w:w="16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right"/>
            </w:pPr>
            <w:r>
              <w:t>24 171 423,0</w:t>
            </w:r>
          </w:p>
        </w:tc>
      </w:tr>
      <w:tr w:rsidR="0030196F" w:rsidTr="0030196F">
        <w:trPr>
          <w:cantSplit/>
        </w:trPr>
        <w:tc>
          <w:tcPr>
            <w:tcW w:w="5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196F" w:rsidRDefault="0030196F" w:rsidP="0030196F"/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196F" w:rsidRDefault="0030196F" w:rsidP="0030196F"/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196F" w:rsidRDefault="0030196F" w:rsidP="0030196F"/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196F" w:rsidRDefault="0030196F" w:rsidP="0030196F"/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196F" w:rsidRDefault="0030196F" w:rsidP="0030196F"/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196F" w:rsidRDefault="0030196F" w:rsidP="0030196F"/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196F" w:rsidRDefault="0030196F" w:rsidP="0030196F"/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196F" w:rsidRDefault="0030196F" w:rsidP="0030196F"/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196F" w:rsidRDefault="0030196F" w:rsidP="0030196F"/>
        </w:tc>
      </w:tr>
      <w:tr w:rsidR="0030196F" w:rsidTr="0030196F">
        <w:trPr>
          <w:cantSplit/>
        </w:trPr>
        <w:tc>
          <w:tcPr>
            <w:tcW w:w="5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196F" w:rsidRDefault="0030196F" w:rsidP="0030196F"/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196F" w:rsidRDefault="0030196F" w:rsidP="0030196F"/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196F" w:rsidRDefault="0030196F" w:rsidP="0030196F"/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196F" w:rsidRDefault="0030196F" w:rsidP="0030196F"/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196F" w:rsidRDefault="0030196F" w:rsidP="0030196F"/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196F" w:rsidRDefault="0030196F" w:rsidP="0030196F"/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196F" w:rsidRDefault="0030196F" w:rsidP="0030196F"/>
        </w:tc>
        <w:tc>
          <w:tcPr>
            <w:tcW w:w="3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196F" w:rsidRDefault="0030196F" w:rsidP="0030196F">
            <w:pPr>
              <w:jc w:val="right"/>
            </w:pPr>
          </w:p>
        </w:tc>
      </w:tr>
    </w:tbl>
    <w:p w:rsidR="000E6EC0" w:rsidRPr="0030196F" w:rsidRDefault="000E6EC0" w:rsidP="00583CDE"/>
    <w:sectPr w:rsidR="000E6EC0" w:rsidRPr="0030196F" w:rsidSect="000E6EC0">
      <w:headerReference w:type="even" r:id="rId7"/>
      <w:headerReference w:type="default" r:id="rId8"/>
      <w:pgSz w:w="16838" w:h="11906" w:orient="landscape" w:code="9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633C1" w:rsidRDefault="008633C1" w:rsidP="0030196F">
      <w:r>
        <w:separator/>
      </w:r>
    </w:p>
  </w:endnote>
  <w:endnote w:type="continuationSeparator" w:id="1">
    <w:p w:rsidR="008633C1" w:rsidRDefault="008633C1" w:rsidP="003019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633C1" w:rsidRDefault="008633C1" w:rsidP="0030196F">
      <w:r>
        <w:separator/>
      </w:r>
    </w:p>
  </w:footnote>
  <w:footnote w:type="continuationSeparator" w:id="1">
    <w:p w:rsidR="008633C1" w:rsidRDefault="008633C1" w:rsidP="0030196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196F" w:rsidRDefault="00AF4422" w:rsidP="0030196F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0196F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30196F" w:rsidRDefault="0030196F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196F" w:rsidRDefault="00AF4422" w:rsidP="0030196F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0196F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4E2C10">
      <w:rPr>
        <w:rStyle w:val="a7"/>
        <w:noProof/>
      </w:rPr>
      <w:t>279</w:t>
    </w:r>
    <w:r>
      <w:rPr>
        <w:rStyle w:val="a7"/>
      </w:rPr>
      <w:fldChar w:fldCharType="end"/>
    </w:r>
  </w:p>
  <w:p w:rsidR="0030196F" w:rsidRDefault="0030196F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attachedTemplate r:id="rId1"/>
  <w:defaultTabStop w:val="708"/>
  <w:drawingGridHorizontalSpacing w:val="120"/>
  <w:displayHorizontalDrawingGridEvery w:val="2"/>
  <w:characterSpacingControl w:val="doNotCompress"/>
  <w:hdrShapeDefaults>
    <o:shapedefaults v:ext="edit" spidmax="14337"/>
  </w:hdrShapeDefaults>
  <w:footnotePr>
    <w:footnote w:id="0"/>
    <w:footnote w:id="1"/>
  </w:footnotePr>
  <w:endnotePr>
    <w:endnote w:id="0"/>
    <w:endnote w:id="1"/>
  </w:endnotePr>
  <w:compat/>
  <w:rsids>
    <w:rsidRoot w:val="0030196F"/>
    <w:rsid w:val="000E6EC0"/>
    <w:rsid w:val="001173C1"/>
    <w:rsid w:val="002C3F39"/>
    <w:rsid w:val="002D3B55"/>
    <w:rsid w:val="002E6A1B"/>
    <w:rsid w:val="0030196F"/>
    <w:rsid w:val="004E2C10"/>
    <w:rsid w:val="00583CDE"/>
    <w:rsid w:val="006808C6"/>
    <w:rsid w:val="0070022D"/>
    <w:rsid w:val="008633C1"/>
    <w:rsid w:val="00895E31"/>
    <w:rsid w:val="00A24CAF"/>
    <w:rsid w:val="00A74880"/>
    <w:rsid w:val="00AF4422"/>
    <w:rsid w:val="00B912FD"/>
    <w:rsid w:val="00BD7DCE"/>
    <w:rsid w:val="00E2598B"/>
    <w:rsid w:val="00F6400A"/>
    <w:rsid w:val="00FF14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xl63">
    <w:name w:val="xl63"/>
    <w:basedOn w:val="a"/>
    <w:rsid w:val="0030196F"/>
    <w:pPr>
      <w:spacing w:before="100" w:beforeAutospacing="1" w:after="100" w:afterAutospacing="1"/>
      <w:jc w:val="right"/>
    </w:pPr>
    <w:rPr>
      <w:rFonts w:eastAsia="Times New Roman" w:cs="Times New Roman"/>
      <w:lang w:eastAsia="ru-RU"/>
    </w:rPr>
  </w:style>
  <w:style w:type="paragraph" w:customStyle="1" w:styleId="xl64">
    <w:name w:val="xl64"/>
    <w:basedOn w:val="a"/>
    <w:rsid w:val="0030196F"/>
    <w:pP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65">
    <w:name w:val="xl65"/>
    <w:basedOn w:val="a"/>
    <w:rsid w:val="003019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66">
    <w:name w:val="xl66"/>
    <w:basedOn w:val="a"/>
    <w:rsid w:val="0030196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67">
    <w:name w:val="xl67"/>
    <w:basedOn w:val="a"/>
    <w:rsid w:val="003019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68">
    <w:name w:val="xl68"/>
    <w:basedOn w:val="a"/>
    <w:rsid w:val="0030196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lang w:eastAsia="ru-RU"/>
    </w:rPr>
  </w:style>
  <w:style w:type="paragraph" w:customStyle="1" w:styleId="xl69">
    <w:name w:val="xl69"/>
    <w:basedOn w:val="a"/>
    <w:rsid w:val="0030196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70">
    <w:name w:val="xl70"/>
    <w:basedOn w:val="a"/>
    <w:rsid w:val="0030196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71">
    <w:name w:val="xl71"/>
    <w:basedOn w:val="a"/>
    <w:rsid w:val="0030196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72">
    <w:name w:val="xl72"/>
    <w:basedOn w:val="a"/>
    <w:rsid w:val="0030196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73">
    <w:name w:val="xl73"/>
    <w:basedOn w:val="a"/>
    <w:rsid w:val="0030196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lang w:eastAsia="ru-RU"/>
    </w:rPr>
  </w:style>
  <w:style w:type="paragraph" w:customStyle="1" w:styleId="xl74">
    <w:name w:val="xl74"/>
    <w:basedOn w:val="a"/>
    <w:rsid w:val="0030196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lang w:eastAsia="ru-RU"/>
    </w:rPr>
  </w:style>
  <w:style w:type="paragraph" w:customStyle="1" w:styleId="xl75">
    <w:name w:val="xl75"/>
    <w:basedOn w:val="a"/>
    <w:rsid w:val="0030196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lang w:eastAsia="ru-RU"/>
    </w:rPr>
  </w:style>
  <w:style w:type="paragraph" w:customStyle="1" w:styleId="xl76">
    <w:name w:val="xl76"/>
    <w:basedOn w:val="a"/>
    <w:rsid w:val="0030196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lang w:eastAsia="ru-RU"/>
    </w:rPr>
  </w:style>
  <w:style w:type="paragraph" w:customStyle="1" w:styleId="xl77">
    <w:name w:val="xl77"/>
    <w:basedOn w:val="a"/>
    <w:rsid w:val="0030196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lang w:eastAsia="ru-RU"/>
    </w:rPr>
  </w:style>
  <w:style w:type="paragraph" w:customStyle="1" w:styleId="xl78">
    <w:name w:val="xl78"/>
    <w:basedOn w:val="a"/>
    <w:rsid w:val="0030196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lang w:eastAsia="ru-RU"/>
    </w:rPr>
  </w:style>
  <w:style w:type="paragraph" w:customStyle="1" w:styleId="xl79">
    <w:name w:val="xl79"/>
    <w:basedOn w:val="a"/>
    <w:rsid w:val="0030196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lang w:eastAsia="ru-RU"/>
    </w:rPr>
  </w:style>
  <w:style w:type="paragraph" w:customStyle="1" w:styleId="xl80">
    <w:name w:val="xl80"/>
    <w:basedOn w:val="a"/>
    <w:rsid w:val="0030196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lang w:eastAsia="ru-RU"/>
    </w:rPr>
  </w:style>
  <w:style w:type="paragraph" w:customStyle="1" w:styleId="xl81">
    <w:name w:val="xl81"/>
    <w:basedOn w:val="a"/>
    <w:rsid w:val="0030196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lang w:eastAsia="ru-RU"/>
    </w:rPr>
  </w:style>
  <w:style w:type="paragraph" w:customStyle="1" w:styleId="xl82">
    <w:name w:val="xl82"/>
    <w:basedOn w:val="a"/>
    <w:rsid w:val="0030196F"/>
    <w:pPr>
      <w:pBdr>
        <w:lef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lang w:eastAsia="ru-RU"/>
    </w:rPr>
  </w:style>
  <w:style w:type="paragraph" w:customStyle="1" w:styleId="xl83">
    <w:name w:val="xl83"/>
    <w:basedOn w:val="a"/>
    <w:rsid w:val="0030196F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lang w:eastAsia="ru-RU"/>
    </w:rPr>
  </w:style>
  <w:style w:type="paragraph" w:customStyle="1" w:styleId="xl84">
    <w:name w:val="xl84"/>
    <w:basedOn w:val="a"/>
    <w:rsid w:val="0030196F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lang w:eastAsia="ru-RU"/>
    </w:rPr>
  </w:style>
  <w:style w:type="paragraph" w:customStyle="1" w:styleId="xl85">
    <w:name w:val="xl85"/>
    <w:basedOn w:val="a"/>
    <w:rsid w:val="0030196F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lang w:eastAsia="ru-RU"/>
    </w:rPr>
  </w:style>
  <w:style w:type="paragraph" w:customStyle="1" w:styleId="xl86">
    <w:name w:val="xl86"/>
    <w:basedOn w:val="a"/>
    <w:rsid w:val="0030196F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lang w:eastAsia="ru-RU"/>
    </w:rPr>
  </w:style>
  <w:style w:type="paragraph" w:customStyle="1" w:styleId="xl87">
    <w:name w:val="xl87"/>
    <w:basedOn w:val="a"/>
    <w:rsid w:val="0030196F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lang w:eastAsia="ru-RU"/>
    </w:rPr>
  </w:style>
  <w:style w:type="paragraph" w:customStyle="1" w:styleId="xl88">
    <w:name w:val="xl88"/>
    <w:basedOn w:val="a"/>
    <w:rsid w:val="0030196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lang w:eastAsia="ru-RU"/>
    </w:rPr>
  </w:style>
  <w:style w:type="paragraph" w:customStyle="1" w:styleId="xl89">
    <w:name w:val="xl89"/>
    <w:basedOn w:val="a"/>
    <w:rsid w:val="0030196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lang w:eastAsia="ru-RU"/>
    </w:rPr>
  </w:style>
  <w:style w:type="paragraph" w:customStyle="1" w:styleId="xl90">
    <w:name w:val="xl90"/>
    <w:basedOn w:val="a"/>
    <w:rsid w:val="0030196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lang w:eastAsia="ru-RU"/>
    </w:rPr>
  </w:style>
  <w:style w:type="paragraph" w:customStyle="1" w:styleId="xl91">
    <w:name w:val="xl91"/>
    <w:basedOn w:val="a"/>
    <w:rsid w:val="0030196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lang w:eastAsia="ru-RU"/>
    </w:rPr>
  </w:style>
  <w:style w:type="paragraph" w:customStyle="1" w:styleId="xl92">
    <w:name w:val="xl92"/>
    <w:basedOn w:val="a"/>
    <w:rsid w:val="0030196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lang w:eastAsia="ru-RU"/>
    </w:rPr>
  </w:style>
  <w:style w:type="paragraph" w:customStyle="1" w:styleId="xl93">
    <w:name w:val="xl93"/>
    <w:basedOn w:val="a"/>
    <w:rsid w:val="0030196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lang w:eastAsia="ru-RU"/>
    </w:rPr>
  </w:style>
  <w:style w:type="paragraph" w:customStyle="1" w:styleId="xl94">
    <w:name w:val="xl94"/>
    <w:basedOn w:val="a"/>
    <w:rsid w:val="0030196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lang w:eastAsia="ru-RU"/>
    </w:rPr>
  </w:style>
  <w:style w:type="paragraph" w:customStyle="1" w:styleId="xl95">
    <w:name w:val="xl95"/>
    <w:basedOn w:val="a"/>
    <w:rsid w:val="0030196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96">
    <w:name w:val="xl96"/>
    <w:basedOn w:val="a"/>
    <w:rsid w:val="0030196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97">
    <w:name w:val="xl97"/>
    <w:basedOn w:val="a"/>
    <w:rsid w:val="003019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98">
    <w:name w:val="xl98"/>
    <w:basedOn w:val="a"/>
    <w:rsid w:val="0030196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99">
    <w:name w:val="xl99"/>
    <w:basedOn w:val="a"/>
    <w:rsid w:val="0030196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100">
    <w:name w:val="xl100"/>
    <w:basedOn w:val="a"/>
    <w:rsid w:val="0030196F"/>
    <w:pPr>
      <w:spacing w:before="100" w:beforeAutospacing="1" w:after="100" w:afterAutospacing="1"/>
      <w:jc w:val="center"/>
    </w:pPr>
    <w:rPr>
      <w:rFonts w:eastAsia="Times New Roman" w:cs="Times New Roman"/>
      <w:lang w:eastAsia="ru-RU"/>
    </w:rPr>
  </w:style>
  <w:style w:type="paragraph" w:customStyle="1" w:styleId="xl101">
    <w:name w:val="xl101"/>
    <w:basedOn w:val="a"/>
    <w:rsid w:val="0030196F"/>
    <w:pPr>
      <w:spacing w:before="100" w:beforeAutospacing="1" w:after="100" w:afterAutospacing="1"/>
      <w:textAlignment w:val="center"/>
    </w:pPr>
    <w:rPr>
      <w:rFonts w:eastAsia="Times New Roman" w:cs="Times New Roman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30196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30196F"/>
  </w:style>
  <w:style w:type="paragraph" w:styleId="a5">
    <w:name w:val="footer"/>
    <w:basedOn w:val="a"/>
    <w:link w:val="a6"/>
    <w:uiPriority w:val="99"/>
    <w:semiHidden/>
    <w:unhideWhenUsed/>
    <w:rsid w:val="0030196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0196F"/>
  </w:style>
  <w:style w:type="character" w:styleId="a7">
    <w:name w:val="page number"/>
    <w:basedOn w:val="a0"/>
    <w:uiPriority w:val="99"/>
    <w:semiHidden/>
    <w:unhideWhenUsed/>
    <w:rsid w:val="0030196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annikEN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45</TotalTime>
  <Pages>280</Pages>
  <Words>79668</Words>
  <Characters>454112</Characters>
  <Application>Microsoft Office Word</Application>
  <DocSecurity>0</DocSecurity>
  <Lines>3784</Lines>
  <Paragraphs>1065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DannikEN</dc:creator>
  <cp:lastModifiedBy>MnacakanynAM</cp:lastModifiedBy>
  <cp:revision>6</cp:revision>
  <dcterms:created xsi:type="dcterms:W3CDTF">2023-11-24T05:50:00Z</dcterms:created>
  <dcterms:modified xsi:type="dcterms:W3CDTF">2023-11-24T13:09:00Z</dcterms:modified>
</cp:coreProperties>
</file>